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A6B19" w14:textId="77777777" w:rsidR="001304EA" w:rsidRPr="004D0E16" w:rsidRDefault="001304EA" w:rsidP="00B0470C">
      <w:pPr>
        <w:pStyle w:val="Heading1"/>
        <w:numPr>
          <w:ilvl w:val="0"/>
          <w:numId w:val="0"/>
        </w:numPr>
        <w:spacing w:line="276" w:lineRule="auto"/>
        <w:ind w:left="432" w:hanging="432"/>
        <w:rPr>
          <w:b w:val="0"/>
          <w:bCs w:val="0"/>
        </w:rPr>
      </w:pPr>
      <w:bookmarkStart w:id="0" w:name="_Toc26197782"/>
      <w:bookmarkStart w:id="1" w:name="_Toc210637581"/>
      <w:bookmarkStart w:id="2" w:name="_Toc223591586"/>
      <w:bookmarkStart w:id="3" w:name="_Toc226304071"/>
      <w:r w:rsidRPr="004D0E16">
        <w:t>MODÈLE DE CURRICULUM VITAE (CV) DES EXPERTS</w:t>
      </w:r>
      <w:bookmarkEnd w:id="0"/>
      <w:bookmarkEnd w:id="1"/>
      <w:bookmarkEnd w:id="2"/>
      <w:bookmarkEnd w:id="3"/>
      <w:r w:rsidRPr="004D0E16">
        <w:t xml:space="preserve">  </w:t>
      </w:r>
    </w:p>
    <w:p w14:paraId="473B81BD" w14:textId="77777777" w:rsidR="001304EA" w:rsidRPr="004D0E16" w:rsidRDefault="001304EA" w:rsidP="001304EA">
      <w:pPr>
        <w:spacing w:after="120"/>
        <w:jc w:val="both"/>
      </w:pPr>
      <w:r w:rsidRPr="004D0E16">
        <w:t xml:space="preserve">                    </w:t>
      </w:r>
    </w:p>
    <w:p w14:paraId="50ECF977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1) Profession ou spécialisation :</w:t>
      </w:r>
    </w:p>
    <w:p w14:paraId="2E2B20D9" w14:textId="77777777" w:rsidR="001304EA" w:rsidRPr="004D0E16" w:rsidRDefault="001304EA" w:rsidP="001304EA">
      <w:pPr>
        <w:jc w:val="both"/>
      </w:pPr>
    </w:p>
    <w:p w14:paraId="4797FDC6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2) Etat civil :</w:t>
      </w:r>
    </w:p>
    <w:p w14:paraId="2CEF5FB6" w14:textId="77777777" w:rsidR="001304EA" w:rsidRPr="004D0E16" w:rsidRDefault="001304EA" w:rsidP="001304EA">
      <w:pPr>
        <w:ind w:firstLine="540"/>
        <w:jc w:val="both"/>
      </w:pPr>
    </w:p>
    <w:p w14:paraId="7637873B" w14:textId="77777777" w:rsidR="001304EA" w:rsidRPr="004D0E16" w:rsidRDefault="001304EA" w:rsidP="001304EA">
      <w:pPr>
        <w:ind w:firstLine="540"/>
        <w:jc w:val="both"/>
      </w:pPr>
      <w:r w:rsidRPr="004D0E16">
        <w:t>Nom / Prénom :</w:t>
      </w:r>
    </w:p>
    <w:p w14:paraId="4B4BD287" w14:textId="77777777" w:rsidR="001304EA" w:rsidRPr="004D0E16" w:rsidRDefault="001304EA" w:rsidP="001304EA">
      <w:pPr>
        <w:ind w:firstLine="540"/>
        <w:jc w:val="both"/>
      </w:pPr>
      <w:r w:rsidRPr="004D0E16">
        <w:t>Date naissance / Lieu / Nationalité :</w:t>
      </w:r>
    </w:p>
    <w:p w14:paraId="36D854B1" w14:textId="77777777" w:rsidR="001304EA" w:rsidRPr="004D0E16" w:rsidRDefault="001304EA" w:rsidP="001304EA">
      <w:pPr>
        <w:ind w:firstLine="540"/>
        <w:jc w:val="both"/>
      </w:pPr>
      <w:r w:rsidRPr="004D0E16">
        <w:t xml:space="preserve">Adresses postale / Adresse </w:t>
      </w:r>
      <w:proofErr w:type="gramStart"/>
      <w:r w:rsidRPr="004D0E16">
        <w:t>e-mail</w:t>
      </w:r>
      <w:proofErr w:type="gramEnd"/>
      <w:r w:rsidRPr="004D0E16">
        <w:t xml:space="preserve"> / site web :</w:t>
      </w:r>
    </w:p>
    <w:p w14:paraId="2435E75D" w14:textId="77777777" w:rsidR="001304EA" w:rsidRPr="004D0E16" w:rsidRDefault="001304EA" w:rsidP="001304EA">
      <w:pPr>
        <w:ind w:firstLine="540"/>
        <w:jc w:val="both"/>
      </w:pPr>
      <w:r w:rsidRPr="004D0E16">
        <w:t>Téléphone(s) :</w:t>
      </w:r>
    </w:p>
    <w:p w14:paraId="42F9A530" w14:textId="77777777" w:rsidR="001304EA" w:rsidRPr="004D0E16" w:rsidRDefault="001304EA" w:rsidP="001304EA">
      <w:pPr>
        <w:jc w:val="both"/>
      </w:pPr>
    </w:p>
    <w:p w14:paraId="7E430A6F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3) Education formelle / diplômes :</w:t>
      </w:r>
    </w:p>
    <w:p w14:paraId="6CF44905" w14:textId="77777777" w:rsidR="001304EA" w:rsidRPr="004D0E16" w:rsidRDefault="001304EA" w:rsidP="001304E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977"/>
        <w:gridCol w:w="1218"/>
        <w:gridCol w:w="1901"/>
        <w:gridCol w:w="1842"/>
      </w:tblGrid>
      <w:tr w:rsidR="001304EA" w:rsidRPr="004D0E16" w14:paraId="20AEDD2D" w14:textId="77777777" w:rsidTr="00E9005F">
        <w:tc>
          <w:tcPr>
            <w:tcW w:w="1809" w:type="dxa"/>
          </w:tcPr>
          <w:p w14:paraId="72A23907" w14:textId="77777777" w:rsidR="001304EA" w:rsidRPr="004D0E16" w:rsidRDefault="001304EA" w:rsidP="00E9005F">
            <w:pPr>
              <w:jc w:val="both"/>
            </w:pPr>
            <w:r w:rsidRPr="004D0E16">
              <w:t>Diplôme</w:t>
            </w:r>
          </w:p>
        </w:tc>
        <w:tc>
          <w:tcPr>
            <w:tcW w:w="2977" w:type="dxa"/>
          </w:tcPr>
          <w:p w14:paraId="5472B741" w14:textId="77777777" w:rsidR="001304EA" w:rsidRPr="004D0E16" w:rsidRDefault="001304EA" w:rsidP="00E9005F">
            <w:pPr>
              <w:jc w:val="both"/>
            </w:pPr>
            <w:r w:rsidRPr="004D0E16">
              <w:t>Sujet de mémoire ou thèse</w:t>
            </w:r>
          </w:p>
        </w:tc>
        <w:tc>
          <w:tcPr>
            <w:tcW w:w="1218" w:type="dxa"/>
          </w:tcPr>
          <w:p w14:paraId="4FED203D" w14:textId="77777777" w:rsidR="001304EA" w:rsidRPr="004D0E16" w:rsidRDefault="001304EA" w:rsidP="00E9005F">
            <w:pPr>
              <w:jc w:val="both"/>
            </w:pPr>
            <w:r w:rsidRPr="004D0E16">
              <w:t>Année</w:t>
            </w:r>
          </w:p>
        </w:tc>
        <w:tc>
          <w:tcPr>
            <w:tcW w:w="1901" w:type="dxa"/>
          </w:tcPr>
          <w:p w14:paraId="56FAA604" w14:textId="77777777" w:rsidR="001304EA" w:rsidRPr="004D0E16" w:rsidRDefault="001304EA" w:rsidP="00E9005F">
            <w:pPr>
              <w:jc w:val="both"/>
            </w:pPr>
            <w:r w:rsidRPr="004D0E16">
              <w:t>Nom institution</w:t>
            </w:r>
          </w:p>
        </w:tc>
        <w:tc>
          <w:tcPr>
            <w:tcW w:w="1842" w:type="dxa"/>
          </w:tcPr>
          <w:p w14:paraId="68BFC9D5" w14:textId="77777777" w:rsidR="001304EA" w:rsidRPr="004D0E16" w:rsidRDefault="001304EA" w:rsidP="00E9005F">
            <w:pPr>
              <w:jc w:val="both"/>
            </w:pPr>
            <w:r w:rsidRPr="004D0E16">
              <w:t>Lieu</w:t>
            </w:r>
          </w:p>
        </w:tc>
      </w:tr>
      <w:tr w:rsidR="001304EA" w:rsidRPr="004D0E16" w14:paraId="28AB3917" w14:textId="77777777" w:rsidTr="00E9005F">
        <w:tc>
          <w:tcPr>
            <w:tcW w:w="1809" w:type="dxa"/>
          </w:tcPr>
          <w:p w14:paraId="6F67D74B" w14:textId="77777777" w:rsidR="001304EA" w:rsidRPr="004D0E16" w:rsidRDefault="001304EA" w:rsidP="00E9005F">
            <w:pPr>
              <w:jc w:val="both"/>
            </w:pPr>
          </w:p>
        </w:tc>
        <w:tc>
          <w:tcPr>
            <w:tcW w:w="2977" w:type="dxa"/>
          </w:tcPr>
          <w:p w14:paraId="7DBB512D" w14:textId="77777777" w:rsidR="001304EA" w:rsidRPr="004D0E16" w:rsidRDefault="001304EA" w:rsidP="00E9005F">
            <w:pPr>
              <w:jc w:val="both"/>
            </w:pPr>
          </w:p>
        </w:tc>
        <w:tc>
          <w:tcPr>
            <w:tcW w:w="1218" w:type="dxa"/>
          </w:tcPr>
          <w:p w14:paraId="16263226" w14:textId="77777777" w:rsidR="001304EA" w:rsidRPr="004D0E16" w:rsidRDefault="001304EA" w:rsidP="00E9005F">
            <w:pPr>
              <w:jc w:val="both"/>
            </w:pPr>
          </w:p>
        </w:tc>
        <w:tc>
          <w:tcPr>
            <w:tcW w:w="1901" w:type="dxa"/>
          </w:tcPr>
          <w:p w14:paraId="525E8697" w14:textId="77777777" w:rsidR="001304EA" w:rsidRPr="004D0E16" w:rsidRDefault="001304EA" w:rsidP="00E9005F">
            <w:pPr>
              <w:jc w:val="both"/>
            </w:pPr>
          </w:p>
        </w:tc>
        <w:tc>
          <w:tcPr>
            <w:tcW w:w="1842" w:type="dxa"/>
          </w:tcPr>
          <w:p w14:paraId="0F5E1DD5" w14:textId="77777777" w:rsidR="001304EA" w:rsidRPr="004D0E16" w:rsidRDefault="001304EA" w:rsidP="00E9005F">
            <w:pPr>
              <w:jc w:val="both"/>
            </w:pPr>
          </w:p>
        </w:tc>
      </w:tr>
    </w:tbl>
    <w:p w14:paraId="4BB9F07C" w14:textId="77777777" w:rsidR="001304EA" w:rsidRPr="004D0E16" w:rsidRDefault="001304EA" w:rsidP="001304EA">
      <w:pPr>
        <w:jc w:val="both"/>
      </w:pPr>
    </w:p>
    <w:p w14:paraId="374BA9AD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4) Formations supplémentaires :</w:t>
      </w:r>
    </w:p>
    <w:p w14:paraId="6CB92983" w14:textId="77777777" w:rsidR="001304EA" w:rsidRPr="004D0E16" w:rsidRDefault="001304EA" w:rsidP="001304E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977"/>
        <w:gridCol w:w="3119"/>
        <w:gridCol w:w="1842"/>
      </w:tblGrid>
      <w:tr w:rsidR="001304EA" w:rsidRPr="004D0E16" w14:paraId="323562DD" w14:textId="77777777" w:rsidTr="00E9005F">
        <w:tc>
          <w:tcPr>
            <w:tcW w:w="1809" w:type="dxa"/>
          </w:tcPr>
          <w:p w14:paraId="167A745D" w14:textId="77777777" w:rsidR="001304EA" w:rsidRPr="004D0E16" w:rsidRDefault="001304EA" w:rsidP="00E9005F">
            <w:pPr>
              <w:jc w:val="both"/>
            </w:pPr>
            <w:r w:rsidRPr="004D0E16">
              <w:t>Année / Durée</w:t>
            </w:r>
          </w:p>
        </w:tc>
        <w:tc>
          <w:tcPr>
            <w:tcW w:w="2977" w:type="dxa"/>
          </w:tcPr>
          <w:p w14:paraId="72CECB4E" w14:textId="77777777" w:rsidR="001304EA" w:rsidRPr="004D0E16" w:rsidRDefault="001304EA" w:rsidP="00E9005F">
            <w:pPr>
              <w:jc w:val="both"/>
            </w:pPr>
            <w:r w:rsidRPr="004D0E16">
              <w:t>Domaine</w:t>
            </w:r>
          </w:p>
        </w:tc>
        <w:tc>
          <w:tcPr>
            <w:tcW w:w="3119" w:type="dxa"/>
          </w:tcPr>
          <w:p w14:paraId="025A6008" w14:textId="77777777" w:rsidR="001304EA" w:rsidRPr="004D0E16" w:rsidRDefault="001304EA" w:rsidP="00E9005F">
            <w:pPr>
              <w:jc w:val="both"/>
            </w:pPr>
            <w:r w:rsidRPr="004D0E16">
              <w:t>Nom institution</w:t>
            </w:r>
          </w:p>
        </w:tc>
        <w:tc>
          <w:tcPr>
            <w:tcW w:w="1842" w:type="dxa"/>
          </w:tcPr>
          <w:p w14:paraId="6022CD93" w14:textId="77777777" w:rsidR="001304EA" w:rsidRPr="004D0E16" w:rsidRDefault="001304EA" w:rsidP="00E9005F">
            <w:pPr>
              <w:jc w:val="both"/>
            </w:pPr>
            <w:r w:rsidRPr="004D0E16">
              <w:t>Lieu</w:t>
            </w:r>
          </w:p>
        </w:tc>
      </w:tr>
      <w:tr w:rsidR="001304EA" w:rsidRPr="004D0E16" w14:paraId="13FC5CEE" w14:textId="77777777" w:rsidTr="00E9005F">
        <w:tc>
          <w:tcPr>
            <w:tcW w:w="1809" w:type="dxa"/>
          </w:tcPr>
          <w:p w14:paraId="451E7653" w14:textId="77777777" w:rsidR="001304EA" w:rsidRPr="004D0E16" w:rsidRDefault="001304EA" w:rsidP="00E9005F">
            <w:pPr>
              <w:jc w:val="both"/>
            </w:pPr>
          </w:p>
        </w:tc>
        <w:tc>
          <w:tcPr>
            <w:tcW w:w="2977" w:type="dxa"/>
          </w:tcPr>
          <w:p w14:paraId="3CAE3747" w14:textId="77777777" w:rsidR="001304EA" w:rsidRPr="004D0E16" w:rsidRDefault="001304EA" w:rsidP="00E9005F">
            <w:pPr>
              <w:jc w:val="both"/>
            </w:pPr>
          </w:p>
        </w:tc>
        <w:tc>
          <w:tcPr>
            <w:tcW w:w="3119" w:type="dxa"/>
          </w:tcPr>
          <w:p w14:paraId="028B7291" w14:textId="77777777" w:rsidR="001304EA" w:rsidRPr="004D0E16" w:rsidRDefault="001304EA" w:rsidP="00E9005F">
            <w:pPr>
              <w:jc w:val="both"/>
            </w:pPr>
          </w:p>
        </w:tc>
        <w:tc>
          <w:tcPr>
            <w:tcW w:w="1842" w:type="dxa"/>
          </w:tcPr>
          <w:p w14:paraId="3AB6DB00" w14:textId="77777777" w:rsidR="001304EA" w:rsidRPr="004D0E16" w:rsidRDefault="001304EA" w:rsidP="00E9005F">
            <w:pPr>
              <w:jc w:val="both"/>
            </w:pPr>
          </w:p>
        </w:tc>
      </w:tr>
    </w:tbl>
    <w:p w14:paraId="5385DD58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5) Emplois permanents :</w:t>
      </w:r>
    </w:p>
    <w:p w14:paraId="51894C5D" w14:textId="77777777" w:rsidR="001304EA" w:rsidRPr="004D0E16" w:rsidRDefault="001304EA" w:rsidP="001304E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1304EA" w:rsidRPr="004D0E16" w14:paraId="37A528B0" w14:textId="77777777" w:rsidTr="00E9005F">
        <w:tc>
          <w:tcPr>
            <w:tcW w:w="2502" w:type="dxa"/>
          </w:tcPr>
          <w:p w14:paraId="1B436BFF" w14:textId="77777777" w:rsidR="001304EA" w:rsidRPr="004D0E16" w:rsidRDefault="001304EA" w:rsidP="00E9005F">
            <w:pPr>
              <w:jc w:val="both"/>
            </w:pPr>
            <w:r w:rsidRPr="004D0E16">
              <w:t>Année / Durée contrat</w:t>
            </w:r>
          </w:p>
        </w:tc>
        <w:tc>
          <w:tcPr>
            <w:tcW w:w="2502" w:type="dxa"/>
          </w:tcPr>
          <w:p w14:paraId="0492D1CF" w14:textId="77777777" w:rsidR="001304EA" w:rsidRPr="004D0E16" w:rsidRDefault="001304EA" w:rsidP="00E9005F">
            <w:pPr>
              <w:jc w:val="both"/>
            </w:pPr>
            <w:r w:rsidRPr="004D0E16">
              <w:t>Fonction</w:t>
            </w:r>
          </w:p>
        </w:tc>
        <w:tc>
          <w:tcPr>
            <w:tcW w:w="2502" w:type="dxa"/>
          </w:tcPr>
          <w:p w14:paraId="0F87A035" w14:textId="77777777" w:rsidR="001304EA" w:rsidRPr="004D0E16" w:rsidRDefault="001304EA" w:rsidP="00E9005F">
            <w:pPr>
              <w:jc w:val="both"/>
            </w:pPr>
            <w:r w:rsidRPr="004D0E16">
              <w:t>Nom structure</w:t>
            </w:r>
          </w:p>
        </w:tc>
        <w:tc>
          <w:tcPr>
            <w:tcW w:w="2241" w:type="dxa"/>
          </w:tcPr>
          <w:p w14:paraId="6119D8F5" w14:textId="77777777" w:rsidR="001304EA" w:rsidRPr="004D0E16" w:rsidRDefault="001304EA" w:rsidP="00E9005F">
            <w:pPr>
              <w:jc w:val="both"/>
            </w:pPr>
            <w:r w:rsidRPr="004D0E16">
              <w:t>Lieu</w:t>
            </w:r>
          </w:p>
        </w:tc>
      </w:tr>
      <w:tr w:rsidR="001304EA" w:rsidRPr="004D0E16" w14:paraId="2038D837" w14:textId="77777777" w:rsidTr="00E9005F">
        <w:tc>
          <w:tcPr>
            <w:tcW w:w="2502" w:type="dxa"/>
          </w:tcPr>
          <w:p w14:paraId="5616C12D" w14:textId="77777777" w:rsidR="001304EA" w:rsidRPr="004D0E16" w:rsidRDefault="001304EA" w:rsidP="00E9005F">
            <w:pPr>
              <w:jc w:val="both"/>
            </w:pPr>
          </w:p>
        </w:tc>
        <w:tc>
          <w:tcPr>
            <w:tcW w:w="2502" w:type="dxa"/>
          </w:tcPr>
          <w:p w14:paraId="41FDC200" w14:textId="77777777" w:rsidR="001304EA" w:rsidRPr="004D0E16" w:rsidRDefault="001304EA" w:rsidP="00E9005F">
            <w:pPr>
              <w:jc w:val="both"/>
            </w:pPr>
          </w:p>
        </w:tc>
        <w:tc>
          <w:tcPr>
            <w:tcW w:w="2502" w:type="dxa"/>
          </w:tcPr>
          <w:p w14:paraId="3F084DFF" w14:textId="77777777" w:rsidR="001304EA" w:rsidRPr="004D0E16" w:rsidRDefault="001304EA" w:rsidP="00E9005F">
            <w:pPr>
              <w:jc w:val="both"/>
            </w:pPr>
          </w:p>
        </w:tc>
        <w:tc>
          <w:tcPr>
            <w:tcW w:w="2241" w:type="dxa"/>
          </w:tcPr>
          <w:p w14:paraId="3CA4FADE" w14:textId="77777777" w:rsidR="001304EA" w:rsidRPr="004D0E16" w:rsidRDefault="001304EA" w:rsidP="00E9005F">
            <w:pPr>
              <w:jc w:val="both"/>
            </w:pPr>
          </w:p>
        </w:tc>
      </w:tr>
    </w:tbl>
    <w:p w14:paraId="3FCB66FC" w14:textId="77777777" w:rsidR="001304EA" w:rsidRPr="004D0E16" w:rsidRDefault="001304EA" w:rsidP="001304EA">
      <w:pPr>
        <w:jc w:val="both"/>
      </w:pPr>
    </w:p>
    <w:p w14:paraId="793AA371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6) Expérience professionnelle :</w:t>
      </w:r>
    </w:p>
    <w:p w14:paraId="599D1458" w14:textId="77777777" w:rsidR="001304EA" w:rsidRPr="004D0E16" w:rsidRDefault="001304EA" w:rsidP="001304EA">
      <w:pPr>
        <w:jc w:val="both"/>
      </w:pPr>
    </w:p>
    <w:p w14:paraId="7A225C31" w14:textId="77777777" w:rsidR="001304EA" w:rsidRPr="004D0E16" w:rsidRDefault="001304EA" w:rsidP="001304EA">
      <w:pPr>
        <w:jc w:val="both"/>
        <w:rPr>
          <w:i/>
          <w:iCs/>
        </w:rPr>
      </w:pPr>
      <w:r w:rsidRPr="004D0E16">
        <w:rPr>
          <w:i/>
          <w:iCs/>
        </w:rPr>
        <w:t>A regrouper par domaine d’expertise (évaluation, formation, modération, audit etc.)</w:t>
      </w:r>
    </w:p>
    <w:p w14:paraId="1337B70B" w14:textId="77777777" w:rsidR="001304EA" w:rsidRPr="004D0E16" w:rsidRDefault="001304EA" w:rsidP="001304E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548"/>
        <w:gridCol w:w="2952"/>
        <w:gridCol w:w="1006"/>
        <w:gridCol w:w="1843"/>
        <w:gridCol w:w="850"/>
      </w:tblGrid>
      <w:tr w:rsidR="001304EA" w:rsidRPr="004D0E16" w14:paraId="0C83AD66" w14:textId="77777777" w:rsidTr="00E9005F">
        <w:tc>
          <w:tcPr>
            <w:tcW w:w="1548" w:type="dxa"/>
          </w:tcPr>
          <w:p w14:paraId="5B75E28F" w14:textId="77777777" w:rsidR="001304EA" w:rsidRPr="004D0E16" w:rsidRDefault="001304EA" w:rsidP="00E9005F">
            <w:pPr>
              <w:jc w:val="both"/>
            </w:pPr>
            <w:r w:rsidRPr="004D0E16">
              <w:t>Domaine d’expertise</w:t>
            </w:r>
          </w:p>
        </w:tc>
        <w:tc>
          <w:tcPr>
            <w:tcW w:w="1548" w:type="dxa"/>
          </w:tcPr>
          <w:p w14:paraId="54815F51" w14:textId="77777777" w:rsidR="001304EA" w:rsidRPr="004D0E16" w:rsidRDefault="001304EA" w:rsidP="00E9005F">
            <w:pPr>
              <w:jc w:val="both"/>
            </w:pPr>
            <w:r w:rsidRPr="004D0E16">
              <w:t>Intitulé de l’étude, de la prestation</w:t>
            </w:r>
          </w:p>
        </w:tc>
        <w:tc>
          <w:tcPr>
            <w:tcW w:w="2952" w:type="dxa"/>
          </w:tcPr>
          <w:p w14:paraId="02327854" w14:textId="77777777" w:rsidR="001304EA" w:rsidRPr="004D0E16" w:rsidRDefault="001304EA" w:rsidP="00E9005F">
            <w:pPr>
              <w:jc w:val="both"/>
            </w:pPr>
            <w:r w:rsidRPr="004D0E16">
              <w:t>Responsabilité (chef d’équipe, membre d’équipe, stagiaire etc.)</w:t>
            </w:r>
          </w:p>
        </w:tc>
        <w:tc>
          <w:tcPr>
            <w:tcW w:w="1006" w:type="dxa"/>
          </w:tcPr>
          <w:p w14:paraId="653ED015" w14:textId="77777777" w:rsidR="001304EA" w:rsidRPr="004D0E16" w:rsidRDefault="001304EA" w:rsidP="00E9005F">
            <w:pPr>
              <w:jc w:val="both"/>
            </w:pPr>
            <w:r w:rsidRPr="004D0E16">
              <w:t>Année</w:t>
            </w:r>
          </w:p>
        </w:tc>
        <w:tc>
          <w:tcPr>
            <w:tcW w:w="1843" w:type="dxa"/>
          </w:tcPr>
          <w:p w14:paraId="35C19DDC" w14:textId="77777777" w:rsidR="001304EA" w:rsidRPr="004D0E16" w:rsidRDefault="001304EA" w:rsidP="00E9005F">
            <w:pPr>
              <w:jc w:val="both"/>
            </w:pPr>
            <w:r w:rsidRPr="004D0E16">
              <w:t>Commanditaire</w:t>
            </w:r>
          </w:p>
        </w:tc>
        <w:tc>
          <w:tcPr>
            <w:tcW w:w="850" w:type="dxa"/>
          </w:tcPr>
          <w:p w14:paraId="5FD1BE70" w14:textId="77777777" w:rsidR="001304EA" w:rsidRPr="004D0E16" w:rsidRDefault="001304EA" w:rsidP="00E9005F">
            <w:pPr>
              <w:jc w:val="both"/>
            </w:pPr>
            <w:r w:rsidRPr="004D0E16">
              <w:t>Lieu</w:t>
            </w:r>
          </w:p>
        </w:tc>
      </w:tr>
      <w:tr w:rsidR="001304EA" w:rsidRPr="004D0E16" w14:paraId="76AC09C7" w14:textId="77777777" w:rsidTr="00E9005F">
        <w:tc>
          <w:tcPr>
            <w:tcW w:w="1548" w:type="dxa"/>
          </w:tcPr>
          <w:p w14:paraId="329FEC4F" w14:textId="77777777" w:rsidR="001304EA" w:rsidRPr="004D0E16" w:rsidRDefault="001304EA" w:rsidP="00E9005F">
            <w:pPr>
              <w:jc w:val="both"/>
            </w:pPr>
          </w:p>
        </w:tc>
        <w:tc>
          <w:tcPr>
            <w:tcW w:w="1548" w:type="dxa"/>
          </w:tcPr>
          <w:p w14:paraId="3C396CC3" w14:textId="77777777" w:rsidR="001304EA" w:rsidRPr="004D0E16" w:rsidRDefault="001304EA" w:rsidP="00E9005F">
            <w:pPr>
              <w:jc w:val="both"/>
            </w:pPr>
          </w:p>
        </w:tc>
        <w:tc>
          <w:tcPr>
            <w:tcW w:w="2952" w:type="dxa"/>
          </w:tcPr>
          <w:p w14:paraId="020E5B6C" w14:textId="77777777" w:rsidR="001304EA" w:rsidRPr="004D0E16" w:rsidRDefault="001304EA" w:rsidP="00E9005F">
            <w:pPr>
              <w:jc w:val="both"/>
            </w:pPr>
          </w:p>
        </w:tc>
        <w:tc>
          <w:tcPr>
            <w:tcW w:w="1006" w:type="dxa"/>
          </w:tcPr>
          <w:p w14:paraId="7BD5E4E5" w14:textId="77777777" w:rsidR="001304EA" w:rsidRPr="004D0E16" w:rsidRDefault="001304EA" w:rsidP="00E9005F">
            <w:pPr>
              <w:jc w:val="both"/>
            </w:pPr>
          </w:p>
        </w:tc>
        <w:tc>
          <w:tcPr>
            <w:tcW w:w="1843" w:type="dxa"/>
          </w:tcPr>
          <w:p w14:paraId="57BB1AE8" w14:textId="77777777" w:rsidR="001304EA" w:rsidRPr="004D0E16" w:rsidRDefault="001304EA" w:rsidP="00E9005F">
            <w:pPr>
              <w:jc w:val="both"/>
            </w:pPr>
          </w:p>
        </w:tc>
        <w:tc>
          <w:tcPr>
            <w:tcW w:w="850" w:type="dxa"/>
          </w:tcPr>
          <w:p w14:paraId="40040E79" w14:textId="77777777" w:rsidR="001304EA" w:rsidRPr="004D0E16" w:rsidRDefault="001304EA" w:rsidP="00E9005F">
            <w:pPr>
              <w:jc w:val="both"/>
            </w:pPr>
          </w:p>
        </w:tc>
      </w:tr>
    </w:tbl>
    <w:p w14:paraId="40FFFE9F" w14:textId="77777777" w:rsidR="001304EA" w:rsidRPr="004D0E16" w:rsidRDefault="001304EA" w:rsidP="001304EA">
      <w:pPr>
        <w:jc w:val="both"/>
      </w:pPr>
    </w:p>
    <w:p w14:paraId="37D7DFD2" w14:textId="77777777" w:rsidR="001304EA" w:rsidRPr="004D0E16" w:rsidRDefault="001304EA" w:rsidP="001304EA">
      <w:pPr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 xml:space="preserve">7) </w:t>
      </w:r>
      <w:proofErr w:type="gramStart"/>
      <w:r w:rsidRPr="004D0E16">
        <w:rPr>
          <w:b/>
          <w:bCs/>
          <w:u w:val="single"/>
        </w:rPr>
        <w:t>Langues:</w:t>
      </w:r>
      <w:proofErr w:type="gramEnd"/>
    </w:p>
    <w:p w14:paraId="6FB24EC2" w14:textId="77777777" w:rsidR="001304EA" w:rsidRPr="004D0E16" w:rsidRDefault="001304EA" w:rsidP="001304EA">
      <w:pPr>
        <w:jc w:val="both"/>
        <w:rPr>
          <w:u w:val="single"/>
        </w:rPr>
      </w:pPr>
    </w:p>
    <w:p w14:paraId="26844FA8" w14:textId="77777777" w:rsidR="001304EA" w:rsidRPr="004D0E16" w:rsidRDefault="001304EA" w:rsidP="001304EA">
      <w:pPr>
        <w:jc w:val="both"/>
        <w:rPr>
          <w:i/>
          <w:iCs/>
        </w:rPr>
      </w:pPr>
      <w:r w:rsidRPr="004D0E16">
        <w:rPr>
          <w:i/>
          <w:iCs/>
        </w:rPr>
        <w:t>A préciser : excellent / bon / moyen / faible</w:t>
      </w:r>
    </w:p>
    <w:p w14:paraId="3CF09827" w14:textId="77777777" w:rsidR="001304EA" w:rsidRPr="004D0E16" w:rsidRDefault="001304EA" w:rsidP="001304E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1304EA" w:rsidRPr="004D0E16" w14:paraId="2FCE9A99" w14:textId="77777777" w:rsidTr="00E9005F">
        <w:tc>
          <w:tcPr>
            <w:tcW w:w="2502" w:type="dxa"/>
          </w:tcPr>
          <w:p w14:paraId="7509EBE1" w14:textId="77777777" w:rsidR="001304EA" w:rsidRPr="004D0E16" w:rsidRDefault="001304EA" w:rsidP="00E9005F">
            <w:pPr>
              <w:spacing w:after="120"/>
              <w:jc w:val="both"/>
            </w:pPr>
            <w:r w:rsidRPr="004D0E16">
              <w:t>Langue</w:t>
            </w:r>
          </w:p>
        </w:tc>
        <w:tc>
          <w:tcPr>
            <w:tcW w:w="2502" w:type="dxa"/>
          </w:tcPr>
          <w:p w14:paraId="18AAFD2B" w14:textId="77777777" w:rsidR="001304EA" w:rsidRPr="004D0E16" w:rsidRDefault="001304EA" w:rsidP="00E9005F">
            <w:pPr>
              <w:spacing w:after="120"/>
              <w:jc w:val="both"/>
            </w:pPr>
            <w:r w:rsidRPr="004D0E16">
              <w:t>Parler</w:t>
            </w:r>
          </w:p>
        </w:tc>
        <w:tc>
          <w:tcPr>
            <w:tcW w:w="2502" w:type="dxa"/>
          </w:tcPr>
          <w:p w14:paraId="72BF19C8" w14:textId="77777777" w:rsidR="001304EA" w:rsidRPr="004D0E16" w:rsidRDefault="001304EA" w:rsidP="00E9005F">
            <w:pPr>
              <w:spacing w:after="120"/>
              <w:jc w:val="both"/>
            </w:pPr>
            <w:r w:rsidRPr="004D0E16">
              <w:t>Lire</w:t>
            </w:r>
          </w:p>
        </w:tc>
        <w:tc>
          <w:tcPr>
            <w:tcW w:w="2241" w:type="dxa"/>
          </w:tcPr>
          <w:p w14:paraId="284D1295" w14:textId="77777777" w:rsidR="001304EA" w:rsidRPr="004D0E16" w:rsidRDefault="001304EA" w:rsidP="00E9005F">
            <w:pPr>
              <w:spacing w:after="120"/>
              <w:jc w:val="both"/>
            </w:pPr>
            <w:r w:rsidRPr="004D0E16">
              <w:t>Ecrire</w:t>
            </w:r>
          </w:p>
        </w:tc>
      </w:tr>
      <w:tr w:rsidR="001304EA" w:rsidRPr="004D0E16" w14:paraId="14CFF25A" w14:textId="77777777" w:rsidTr="00E9005F">
        <w:tc>
          <w:tcPr>
            <w:tcW w:w="2502" w:type="dxa"/>
          </w:tcPr>
          <w:p w14:paraId="240DA977" w14:textId="77777777" w:rsidR="001304EA" w:rsidRPr="004D0E16" w:rsidRDefault="001304EA" w:rsidP="00E9005F">
            <w:pPr>
              <w:spacing w:after="120"/>
              <w:jc w:val="both"/>
            </w:pPr>
          </w:p>
        </w:tc>
        <w:tc>
          <w:tcPr>
            <w:tcW w:w="2502" w:type="dxa"/>
          </w:tcPr>
          <w:p w14:paraId="3B2AF174" w14:textId="77777777" w:rsidR="001304EA" w:rsidRPr="004D0E16" w:rsidRDefault="001304EA" w:rsidP="00E9005F">
            <w:pPr>
              <w:spacing w:after="120"/>
              <w:jc w:val="both"/>
            </w:pPr>
          </w:p>
        </w:tc>
        <w:tc>
          <w:tcPr>
            <w:tcW w:w="2502" w:type="dxa"/>
          </w:tcPr>
          <w:p w14:paraId="797DC3F5" w14:textId="77777777" w:rsidR="001304EA" w:rsidRPr="004D0E16" w:rsidRDefault="001304EA" w:rsidP="00E9005F">
            <w:pPr>
              <w:spacing w:after="120"/>
              <w:jc w:val="both"/>
            </w:pPr>
          </w:p>
        </w:tc>
        <w:tc>
          <w:tcPr>
            <w:tcW w:w="2241" w:type="dxa"/>
          </w:tcPr>
          <w:p w14:paraId="68D37F85" w14:textId="77777777" w:rsidR="001304EA" w:rsidRPr="004D0E16" w:rsidRDefault="001304EA" w:rsidP="00E9005F">
            <w:pPr>
              <w:spacing w:after="120"/>
              <w:jc w:val="both"/>
            </w:pPr>
          </w:p>
        </w:tc>
      </w:tr>
    </w:tbl>
    <w:p w14:paraId="089122CB" w14:textId="77777777" w:rsidR="001304EA" w:rsidRPr="004D0E16" w:rsidRDefault="001304EA" w:rsidP="001304EA">
      <w:pPr>
        <w:spacing w:after="120"/>
        <w:jc w:val="both"/>
      </w:pPr>
    </w:p>
    <w:p w14:paraId="42F06CC9" w14:textId="77777777" w:rsidR="001304EA" w:rsidRPr="004D0E16" w:rsidRDefault="001304EA" w:rsidP="001304EA">
      <w:pPr>
        <w:spacing w:after="120"/>
        <w:jc w:val="both"/>
        <w:rPr>
          <w:b/>
          <w:bCs/>
          <w:u w:val="single"/>
        </w:rPr>
      </w:pPr>
      <w:r w:rsidRPr="004D0E16">
        <w:rPr>
          <w:b/>
          <w:bCs/>
          <w:u w:val="single"/>
        </w:rPr>
        <w:t>8) Connaissances spéciales (en rapport aux tâches à exécuter) :</w:t>
      </w:r>
    </w:p>
    <w:p w14:paraId="1C8A26D9" w14:textId="77777777" w:rsidR="001304EA" w:rsidRPr="004D0E16" w:rsidRDefault="001304EA" w:rsidP="001304EA">
      <w:pPr>
        <w:spacing w:after="120"/>
        <w:jc w:val="both"/>
      </w:pPr>
      <w:r w:rsidRPr="004D0E16">
        <w:t>Informatique, autres …</w:t>
      </w:r>
    </w:p>
    <w:p w14:paraId="7B0125C6" w14:textId="77777777" w:rsidR="001304EA" w:rsidRPr="004D0E16" w:rsidRDefault="001304EA" w:rsidP="001304EA"/>
    <w:p w14:paraId="7613200D" w14:textId="77777777" w:rsidR="001304EA" w:rsidRPr="004D0E16" w:rsidRDefault="001304EA" w:rsidP="001304EA"/>
    <w:p w14:paraId="56C18E21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5A76681F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0B8548D4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13479F25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3DB115C6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4D9D23C5" w14:textId="77777777" w:rsidR="001304EA" w:rsidRPr="004D0E16" w:rsidRDefault="001304EA" w:rsidP="001304EA">
      <w:pPr>
        <w:pStyle w:val="ZulschenderText"/>
        <w:keepNext/>
        <w:rPr>
          <w:i w:val="0"/>
          <w:iCs/>
        </w:rPr>
      </w:pPr>
    </w:p>
    <w:p w14:paraId="2F3D1121" w14:textId="77777777" w:rsidR="001304EA" w:rsidRPr="00C312FC" w:rsidRDefault="001304EA" w:rsidP="001304EA">
      <w:pPr>
        <w:pStyle w:val="ZulschenderText"/>
        <w:keepNext/>
        <w:rPr>
          <w:i w:val="0"/>
          <w:iCs/>
        </w:rPr>
      </w:pPr>
    </w:p>
    <w:p w14:paraId="44F895BC" w14:textId="77777777" w:rsidR="008261A9" w:rsidRPr="0088102B" w:rsidRDefault="008261A9" w:rsidP="008D5A01">
      <w:pPr>
        <w:pStyle w:val="Aufzhlung"/>
        <w:numPr>
          <w:ilvl w:val="0"/>
          <w:numId w:val="0"/>
        </w:numPr>
        <w:rPr>
          <w:lang w:val="fr-FR"/>
        </w:rPr>
      </w:pPr>
    </w:p>
    <w:sectPr w:rsidR="008261A9" w:rsidRPr="0088102B" w:rsidSect="009949F8">
      <w:headerReference w:type="default" r:id="rId11"/>
      <w:footerReference w:type="default" r:id="rId12"/>
      <w:headerReference w:type="first" r:id="rId13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3F23F" w14:textId="77777777" w:rsidR="00E039C0" w:rsidRDefault="00E039C0" w:rsidP="00E0714A">
      <w:r>
        <w:separator/>
      </w:r>
    </w:p>
    <w:p w14:paraId="08D10201" w14:textId="77777777" w:rsidR="00E039C0" w:rsidRDefault="00E039C0"/>
  </w:endnote>
  <w:endnote w:type="continuationSeparator" w:id="0">
    <w:p w14:paraId="0E943CF0" w14:textId="77777777" w:rsidR="00E039C0" w:rsidRDefault="00E039C0" w:rsidP="00E0714A">
      <w:r>
        <w:continuationSeparator/>
      </w:r>
    </w:p>
    <w:p w14:paraId="67F279F5" w14:textId="77777777" w:rsidR="00E039C0" w:rsidRDefault="00E039C0"/>
  </w:endnote>
  <w:endnote w:type="continuationNotice" w:id="1">
    <w:p w14:paraId="43BF6D8A" w14:textId="77777777" w:rsidR="00E039C0" w:rsidRDefault="00E03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13D13" w14:textId="77777777" w:rsidR="00062462" w:rsidRPr="00B53644" w:rsidRDefault="00062462" w:rsidP="00B53644">
    <w:pPr>
      <w:tabs>
        <w:tab w:val="left" w:pos="7740"/>
      </w:tabs>
      <w:jc w:val="right"/>
      <w:rPr>
        <w:rFonts w:cs="Arial"/>
        <w:szCs w:val="18"/>
      </w:rPr>
    </w:pPr>
    <w:r>
      <w:rPr>
        <w:rFonts w:cs="Arial"/>
      </w:rPr>
      <w:fldChar w:fldCharType="begin"/>
    </w:r>
    <w:r>
      <w:rPr>
        <w:rFonts w:cs="Arial"/>
      </w:rPr>
      <w:instrText xml:space="preserve"> PAGE  \* Arabic  \* MERGEFORMAT </w:instrText>
    </w:r>
    <w:r>
      <w:rPr>
        <w:rFonts w:cs="Arial"/>
      </w:rPr>
      <w:fldChar w:fldCharType="separate"/>
    </w:r>
    <w:r w:rsidR="00EE0322">
      <w:rPr>
        <w:rFonts w:cs="Arial"/>
        <w:noProof/>
      </w:rPr>
      <w:t>21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4ADE" w14:textId="77777777" w:rsidR="00E039C0" w:rsidRDefault="00E039C0" w:rsidP="00E0714A">
      <w:r>
        <w:separator/>
      </w:r>
    </w:p>
    <w:p w14:paraId="31DA06C8" w14:textId="77777777" w:rsidR="00E039C0" w:rsidRDefault="00E039C0"/>
  </w:footnote>
  <w:footnote w:type="continuationSeparator" w:id="0">
    <w:p w14:paraId="69B8F6D5" w14:textId="77777777" w:rsidR="00E039C0" w:rsidRDefault="00E039C0" w:rsidP="00E0714A">
      <w:r>
        <w:continuationSeparator/>
      </w:r>
    </w:p>
    <w:p w14:paraId="77E23712" w14:textId="77777777" w:rsidR="00E039C0" w:rsidRDefault="00E039C0"/>
  </w:footnote>
  <w:footnote w:type="continuationNotice" w:id="1">
    <w:p w14:paraId="700E28F1" w14:textId="77777777" w:rsidR="00E039C0" w:rsidRDefault="00E039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097"/>
      <w:gridCol w:w="2973"/>
    </w:tblGrid>
    <w:tr w:rsidR="00062462" w:rsidRPr="00703906" w14:paraId="6417992F" w14:textId="77777777" w:rsidTr="00AD54AE">
      <w:tc>
        <w:tcPr>
          <w:tcW w:w="3361" w:type="pct"/>
          <w:vAlign w:val="bottom"/>
        </w:tcPr>
        <w:p w14:paraId="1A722113" w14:textId="77777777" w:rsidR="00062462" w:rsidRPr="00B6676B" w:rsidRDefault="00062462" w:rsidP="00C44FDA">
          <w:pPr>
            <w:pStyle w:val="Heading1"/>
            <w:numPr>
              <w:ilvl w:val="0"/>
              <w:numId w:val="0"/>
            </w:numPr>
            <w:ind w:left="432"/>
            <w:rPr>
              <w:lang w:eastAsia="de-DE"/>
            </w:rPr>
          </w:pPr>
        </w:p>
      </w:tc>
      <w:tc>
        <w:tcPr>
          <w:tcW w:w="1639" w:type="pct"/>
        </w:tcPr>
        <w:p w14:paraId="276B8D47" w14:textId="77777777" w:rsidR="00062462" w:rsidRPr="00703906" w:rsidRDefault="00062462" w:rsidP="005915AE">
          <w:pPr>
            <w:tabs>
              <w:tab w:val="right" w:pos="9356"/>
            </w:tabs>
            <w:spacing w:after="0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eastAsia="fr-FR"/>
            </w:rPr>
            <w:drawing>
              <wp:inline distT="0" distB="0" distL="0" distR="0" wp14:anchorId="04FCD514" wp14:editId="54CD0E65">
                <wp:extent cx="2160000" cy="900000"/>
                <wp:effectExtent l="0" t="0" r="0" b="0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rafik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5C8958" w14:textId="77777777" w:rsidR="00062462" w:rsidRDefault="00062462" w:rsidP="00B53644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14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520"/>
      <w:gridCol w:w="3120"/>
    </w:tblGrid>
    <w:tr w:rsidR="00062462" w:rsidRPr="00703906" w14:paraId="692DAFEA" w14:textId="77777777" w:rsidTr="00ED7613">
      <w:tc>
        <w:tcPr>
          <w:tcW w:w="3382" w:type="pct"/>
          <w:vAlign w:val="bottom"/>
        </w:tcPr>
        <w:p w14:paraId="108E4AC1" w14:textId="70152047" w:rsidR="00062462" w:rsidRPr="00C44FDA" w:rsidRDefault="00062462" w:rsidP="00C44FDA">
          <w:pPr>
            <w:rPr>
              <w:b/>
              <w:bCs/>
              <w:sz w:val="28"/>
              <w:szCs w:val="28"/>
            </w:rPr>
          </w:pPr>
        </w:p>
      </w:tc>
      <w:tc>
        <w:tcPr>
          <w:tcW w:w="1618" w:type="pct"/>
        </w:tcPr>
        <w:p w14:paraId="3DD6815D" w14:textId="015AAFB8" w:rsidR="00062462" w:rsidRPr="00703906" w:rsidRDefault="00062462" w:rsidP="005915AE">
          <w:pPr>
            <w:tabs>
              <w:tab w:val="right" w:pos="9356"/>
            </w:tabs>
            <w:spacing w:after="0"/>
            <w:rPr>
              <w:rFonts w:eastAsia="Times New Roman" w:cs="Times New Roman"/>
              <w:sz w:val="20"/>
              <w:szCs w:val="20"/>
            </w:rPr>
          </w:pPr>
        </w:p>
      </w:tc>
    </w:tr>
  </w:tbl>
  <w:p w14:paraId="18C289C3" w14:textId="77777777" w:rsidR="00062462" w:rsidRDefault="00062462" w:rsidP="00B53644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07BB7"/>
    <w:multiLevelType w:val="multilevel"/>
    <w:tmpl w:val="4E06B970"/>
    <w:lvl w:ilvl="0"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31E0E89"/>
    <w:multiLevelType w:val="hybridMultilevel"/>
    <w:tmpl w:val="773A535E"/>
    <w:lvl w:ilvl="0" w:tplc="F564C6E8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1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D358F"/>
    <w:multiLevelType w:val="hybridMultilevel"/>
    <w:tmpl w:val="DC682A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0764B"/>
    <w:multiLevelType w:val="hybridMultilevel"/>
    <w:tmpl w:val="85DA9F5E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D1D7DB9"/>
    <w:multiLevelType w:val="hybridMultilevel"/>
    <w:tmpl w:val="D32A844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sz w:val="3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152599"/>
    <w:multiLevelType w:val="hybridMultilevel"/>
    <w:tmpl w:val="2F86857E"/>
    <w:lvl w:ilvl="0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32B9A"/>
    <w:multiLevelType w:val="hybridMultilevel"/>
    <w:tmpl w:val="A7700C92"/>
    <w:lvl w:ilvl="0" w:tplc="0407000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D6452"/>
    <w:multiLevelType w:val="hybridMultilevel"/>
    <w:tmpl w:val="A510FCC4"/>
    <w:lvl w:ilvl="0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17E85ED0">
      <w:start w:val="1"/>
      <w:numFmt w:val="bullet"/>
      <w:pStyle w:val="Aufzhlung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E3469"/>
    <w:multiLevelType w:val="hybridMultilevel"/>
    <w:tmpl w:val="A96AB0B0"/>
    <w:lvl w:ilvl="0" w:tplc="0407000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7EC43"/>
    <w:multiLevelType w:val="hybridMultilevel"/>
    <w:tmpl w:val="D19C03FE"/>
    <w:lvl w:ilvl="0" w:tplc="635C35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E6A53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6A5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42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E2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824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C9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602B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40B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048E"/>
    <w:multiLevelType w:val="hybridMultilevel"/>
    <w:tmpl w:val="BEDA30C6"/>
    <w:lvl w:ilvl="0" w:tplc="EF289788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1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00B54"/>
    <w:multiLevelType w:val="hybridMultilevel"/>
    <w:tmpl w:val="8410DF6A"/>
    <w:lvl w:ilvl="0" w:tplc="FFFFFFFF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C9651B9"/>
    <w:multiLevelType w:val="hybridMultilevel"/>
    <w:tmpl w:val="3DC2A440"/>
    <w:lvl w:ilvl="0" w:tplc="281061D2">
      <w:start w:val="1"/>
      <w:numFmt w:val="bullet"/>
      <w:lvlText w:val="-"/>
      <w:lvlJc w:val="left"/>
      <w:pPr>
        <w:ind w:left="720" w:hanging="363"/>
      </w:pPr>
      <w:rPr>
        <w:rFonts w:ascii="Arial" w:eastAsiaTheme="minorHAnsi" w:hAnsi="Arial" w:hint="default"/>
      </w:rPr>
    </w:lvl>
    <w:lvl w:ilvl="1" w:tplc="0407000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924141">
    <w:abstractNumId w:val="7"/>
  </w:num>
  <w:num w:numId="2" w16cid:durableId="589704115">
    <w:abstractNumId w:val="9"/>
  </w:num>
  <w:num w:numId="3" w16cid:durableId="1873103714">
    <w:abstractNumId w:val="8"/>
  </w:num>
  <w:num w:numId="4" w16cid:durableId="1676493431">
    <w:abstractNumId w:val="0"/>
  </w:num>
  <w:num w:numId="5" w16cid:durableId="409809182">
    <w:abstractNumId w:val="11"/>
  </w:num>
  <w:num w:numId="6" w16cid:durableId="785270589">
    <w:abstractNumId w:val="1"/>
  </w:num>
  <w:num w:numId="7" w16cid:durableId="390882140">
    <w:abstractNumId w:val="7"/>
  </w:num>
  <w:num w:numId="8" w16cid:durableId="942112658">
    <w:abstractNumId w:val="7"/>
  </w:num>
  <w:num w:numId="9" w16cid:durableId="1378240198">
    <w:abstractNumId w:val="12"/>
  </w:num>
  <w:num w:numId="10" w16cid:durableId="1720398799">
    <w:abstractNumId w:val="7"/>
  </w:num>
  <w:num w:numId="11" w16cid:durableId="1052273202">
    <w:abstractNumId w:val="10"/>
  </w:num>
  <w:num w:numId="12" w16cid:durableId="1402950284">
    <w:abstractNumId w:val="7"/>
  </w:num>
  <w:num w:numId="13" w16cid:durableId="960115636">
    <w:abstractNumId w:val="7"/>
  </w:num>
  <w:num w:numId="14" w16cid:durableId="1553732119">
    <w:abstractNumId w:val="7"/>
  </w:num>
  <w:num w:numId="15" w16cid:durableId="1823618522">
    <w:abstractNumId w:val="7"/>
  </w:num>
  <w:num w:numId="16" w16cid:durableId="1321079145">
    <w:abstractNumId w:val="3"/>
  </w:num>
  <w:num w:numId="17" w16cid:durableId="1533615584">
    <w:abstractNumId w:val="6"/>
  </w:num>
  <w:num w:numId="18" w16cid:durableId="79107143">
    <w:abstractNumId w:val="5"/>
  </w:num>
  <w:num w:numId="19" w16cid:durableId="10019328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4646777">
    <w:abstractNumId w:val="4"/>
  </w:num>
  <w:num w:numId="21" w16cid:durableId="1806659615">
    <w:abstractNumId w:val="2"/>
  </w:num>
  <w:num w:numId="22" w16cid:durableId="146172477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6B4"/>
    <w:rsid w:val="00001375"/>
    <w:rsid w:val="00001E7E"/>
    <w:rsid w:val="00001F86"/>
    <w:rsid w:val="000022BC"/>
    <w:rsid w:val="00004156"/>
    <w:rsid w:val="000044E0"/>
    <w:rsid w:val="00004A34"/>
    <w:rsid w:val="00006F9E"/>
    <w:rsid w:val="00013ACB"/>
    <w:rsid w:val="00014220"/>
    <w:rsid w:val="000143A9"/>
    <w:rsid w:val="00016C83"/>
    <w:rsid w:val="000212CC"/>
    <w:rsid w:val="0002289A"/>
    <w:rsid w:val="00026058"/>
    <w:rsid w:val="000271C9"/>
    <w:rsid w:val="000309EA"/>
    <w:rsid w:val="00030E65"/>
    <w:rsid w:val="00031A47"/>
    <w:rsid w:val="000338FB"/>
    <w:rsid w:val="0003452B"/>
    <w:rsid w:val="000345DC"/>
    <w:rsid w:val="00034B81"/>
    <w:rsid w:val="00035A49"/>
    <w:rsid w:val="0003643C"/>
    <w:rsid w:val="00036EA7"/>
    <w:rsid w:val="00036FAD"/>
    <w:rsid w:val="000370F0"/>
    <w:rsid w:val="00037179"/>
    <w:rsid w:val="000407E6"/>
    <w:rsid w:val="000413DD"/>
    <w:rsid w:val="0004304D"/>
    <w:rsid w:val="00043FF3"/>
    <w:rsid w:val="00044767"/>
    <w:rsid w:val="00045300"/>
    <w:rsid w:val="00046531"/>
    <w:rsid w:val="00047954"/>
    <w:rsid w:val="00050339"/>
    <w:rsid w:val="000508A6"/>
    <w:rsid w:val="00053719"/>
    <w:rsid w:val="00056555"/>
    <w:rsid w:val="000568C5"/>
    <w:rsid w:val="00057DB3"/>
    <w:rsid w:val="000602B2"/>
    <w:rsid w:val="00062462"/>
    <w:rsid w:val="00062C30"/>
    <w:rsid w:val="000630BA"/>
    <w:rsid w:val="00063135"/>
    <w:rsid w:val="00063314"/>
    <w:rsid w:val="00067CAD"/>
    <w:rsid w:val="00071EFB"/>
    <w:rsid w:val="000728DD"/>
    <w:rsid w:val="00072A14"/>
    <w:rsid w:val="00074B2B"/>
    <w:rsid w:val="00076716"/>
    <w:rsid w:val="00080824"/>
    <w:rsid w:val="00081CDF"/>
    <w:rsid w:val="000834A3"/>
    <w:rsid w:val="00084080"/>
    <w:rsid w:val="0008504A"/>
    <w:rsid w:val="000861A9"/>
    <w:rsid w:val="000863EB"/>
    <w:rsid w:val="000863F3"/>
    <w:rsid w:val="000866FD"/>
    <w:rsid w:val="000867C8"/>
    <w:rsid w:val="000908A3"/>
    <w:rsid w:val="000948B1"/>
    <w:rsid w:val="00097C22"/>
    <w:rsid w:val="000A212F"/>
    <w:rsid w:val="000A220A"/>
    <w:rsid w:val="000A3E8F"/>
    <w:rsid w:val="000A4E04"/>
    <w:rsid w:val="000A5419"/>
    <w:rsid w:val="000A57F5"/>
    <w:rsid w:val="000A5ACB"/>
    <w:rsid w:val="000A5BF3"/>
    <w:rsid w:val="000B0F19"/>
    <w:rsid w:val="000B0FFA"/>
    <w:rsid w:val="000B3B19"/>
    <w:rsid w:val="000B459A"/>
    <w:rsid w:val="000B5036"/>
    <w:rsid w:val="000B6CE3"/>
    <w:rsid w:val="000C0691"/>
    <w:rsid w:val="000C4BA2"/>
    <w:rsid w:val="000C66C1"/>
    <w:rsid w:val="000D0AED"/>
    <w:rsid w:val="000D199D"/>
    <w:rsid w:val="000D1C8B"/>
    <w:rsid w:val="000D3CAF"/>
    <w:rsid w:val="000D52E9"/>
    <w:rsid w:val="000D56B7"/>
    <w:rsid w:val="000D6320"/>
    <w:rsid w:val="000D6DE5"/>
    <w:rsid w:val="000D7093"/>
    <w:rsid w:val="000D72DC"/>
    <w:rsid w:val="000D753E"/>
    <w:rsid w:val="000E17B8"/>
    <w:rsid w:val="000E2119"/>
    <w:rsid w:val="000E2DEB"/>
    <w:rsid w:val="000E36EB"/>
    <w:rsid w:val="000E472C"/>
    <w:rsid w:val="000E476C"/>
    <w:rsid w:val="000E7C27"/>
    <w:rsid w:val="000F0D4B"/>
    <w:rsid w:val="000F273F"/>
    <w:rsid w:val="000F2805"/>
    <w:rsid w:val="000F453A"/>
    <w:rsid w:val="0010080F"/>
    <w:rsid w:val="00101E6E"/>
    <w:rsid w:val="001026D1"/>
    <w:rsid w:val="00102ED7"/>
    <w:rsid w:val="00105063"/>
    <w:rsid w:val="0010656C"/>
    <w:rsid w:val="00107B57"/>
    <w:rsid w:val="001110CC"/>
    <w:rsid w:val="00111290"/>
    <w:rsid w:val="001158AE"/>
    <w:rsid w:val="00116941"/>
    <w:rsid w:val="00120B66"/>
    <w:rsid w:val="00122948"/>
    <w:rsid w:val="001261F8"/>
    <w:rsid w:val="001301FB"/>
    <w:rsid w:val="0013040B"/>
    <w:rsid w:val="001304EA"/>
    <w:rsid w:val="00134A22"/>
    <w:rsid w:val="00135C13"/>
    <w:rsid w:val="00136D71"/>
    <w:rsid w:val="001375BB"/>
    <w:rsid w:val="00137C27"/>
    <w:rsid w:val="001407CD"/>
    <w:rsid w:val="001422E5"/>
    <w:rsid w:val="0014340B"/>
    <w:rsid w:val="001437A5"/>
    <w:rsid w:val="001463B5"/>
    <w:rsid w:val="0015027D"/>
    <w:rsid w:val="001502ED"/>
    <w:rsid w:val="00154A69"/>
    <w:rsid w:val="00154C3C"/>
    <w:rsid w:val="00154E0D"/>
    <w:rsid w:val="0015515B"/>
    <w:rsid w:val="00157698"/>
    <w:rsid w:val="00162BE9"/>
    <w:rsid w:val="00163048"/>
    <w:rsid w:val="00163852"/>
    <w:rsid w:val="00166FFC"/>
    <w:rsid w:val="0017039C"/>
    <w:rsid w:val="0017172D"/>
    <w:rsid w:val="00173278"/>
    <w:rsid w:val="00173848"/>
    <w:rsid w:val="00173882"/>
    <w:rsid w:val="00174F3C"/>
    <w:rsid w:val="00177AF5"/>
    <w:rsid w:val="0018037D"/>
    <w:rsid w:val="0018049D"/>
    <w:rsid w:val="00180E03"/>
    <w:rsid w:val="00183028"/>
    <w:rsid w:val="00183F49"/>
    <w:rsid w:val="001840DB"/>
    <w:rsid w:val="00184915"/>
    <w:rsid w:val="00184F8A"/>
    <w:rsid w:val="00185628"/>
    <w:rsid w:val="001904AE"/>
    <w:rsid w:val="001918E6"/>
    <w:rsid w:val="001935C5"/>
    <w:rsid w:val="00193B30"/>
    <w:rsid w:val="0019484C"/>
    <w:rsid w:val="00194FBC"/>
    <w:rsid w:val="0019640D"/>
    <w:rsid w:val="001973B3"/>
    <w:rsid w:val="00197687"/>
    <w:rsid w:val="001A11F2"/>
    <w:rsid w:val="001A24BF"/>
    <w:rsid w:val="001A3F93"/>
    <w:rsid w:val="001A469A"/>
    <w:rsid w:val="001A5ACE"/>
    <w:rsid w:val="001A74E0"/>
    <w:rsid w:val="001A78C9"/>
    <w:rsid w:val="001B01FE"/>
    <w:rsid w:val="001B17E7"/>
    <w:rsid w:val="001B29A4"/>
    <w:rsid w:val="001B4579"/>
    <w:rsid w:val="001B4C07"/>
    <w:rsid w:val="001B5F5A"/>
    <w:rsid w:val="001C0EB5"/>
    <w:rsid w:val="001C0FA9"/>
    <w:rsid w:val="001C16E1"/>
    <w:rsid w:val="001C1F14"/>
    <w:rsid w:val="001C1F87"/>
    <w:rsid w:val="001C46E0"/>
    <w:rsid w:val="001C5D07"/>
    <w:rsid w:val="001C76AA"/>
    <w:rsid w:val="001D2107"/>
    <w:rsid w:val="001D374E"/>
    <w:rsid w:val="001D3D89"/>
    <w:rsid w:val="001D4035"/>
    <w:rsid w:val="001D53A3"/>
    <w:rsid w:val="001D66F9"/>
    <w:rsid w:val="001D752D"/>
    <w:rsid w:val="001E0C26"/>
    <w:rsid w:val="001E2CCF"/>
    <w:rsid w:val="001E33FE"/>
    <w:rsid w:val="001E4FC2"/>
    <w:rsid w:val="001E6B25"/>
    <w:rsid w:val="001E7A2C"/>
    <w:rsid w:val="001F086E"/>
    <w:rsid w:val="001F1BCD"/>
    <w:rsid w:val="001F27D3"/>
    <w:rsid w:val="001F52D5"/>
    <w:rsid w:val="002004AD"/>
    <w:rsid w:val="00201699"/>
    <w:rsid w:val="00202740"/>
    <w:rsid w:val="00202D3A"/>
    <w:rsid w:val="00205A5F"/>
    <w:rsid w:val="002062B7"/>
    <w:rsid w:val="00206AC4"/>
    <w:rsid w:val="00207501"/>
    <w:rsid w:val="00207EAF"/>
    <w:rsid w:val="00213577"/>
    <w:rsid w:val="00213CF0"/>
    <w:rsid w:val="00215C0B"/>
    <w:rsid w:val="00217377"/>
    <w:rsid w:val="00217577"/>
    <w:rsid w:val="00217880"/>
    <w:rsid w:val="00220103"/>
    <w:rsid w:val="00220FD6"/>
    <w:rsid w:val="0022271C"/>
    <w:rsid w:val="002230DC"/>
    <w:rsid w:val="002246EA"/>
    <w:rsid w:val="002267E9"/>
    <w:rsid w:val="00227C9D"/>
    <w:rsid w:val="002301BA"/>
    <w:rsid w:val="002316D9"/>
    <w:rsid w:val="00234637"/>
    <w:rsid w:val="00235072"/>
    <w:rsid w:val="00236891"/>
    <w:rsid w:val="00245431"/>
    <w:rsid w:val="00245DBC"/>
    <w:rsid w:val="00246899"/>
    <w:rsid w:val="00247BB5"/>
    <w:rsid w:val="00247DD3"/>
    <w:rsid w:val="00250A5C"/>
    <w:rsid w:val="00250BFE"/>
    <w:rsid w:val="0025205A"/>
    <w:rsid w:val="00252826"/>
    <w:rsid w:val="00255E57"/>
    <w:rsid w:val="00256AFA"/>
    <w:rsid w:val="0025727D"/>
    <w:rsid w:val="00257F01"/>
    <w:rsid w:val="00262757"/>
    <w:rsid w:val="0026480E"/>
    <w:rsid w:val="002677FE"/>
    <w:rsid w:val="002719EA"/>
    <w:rsid w:val="002719FE"/>
    <w:rsid w:val="00271AA1"/>
    <w:rsid w:val="00272C33"/>
    <w:rsid w:val="00273026"/>
    <w:rsid w:val="00273C7C"/>
    <w:rsid w:val="002744A7"/>
    <w:rsid w:val="00275828"/>
    <w:rsid w:val="00275B5D"/>
    <w:rsid w:val="00276243"/>
    <w:rsid w:val="0027677E"/>
    <w:rsid w:val="0028169B"/>
    <w:rsid w:val="00282B9E"/>
    <w:rsid w:val="00285998"/>
    <w:rsid w:val="00286B69"/>
    <w:rsid w:val="00286D14"/>
    <w:rsid w:val="0028712E"/>
    <w:rsid w:val="00290EDF"/>
    <w:rsid w:val="00291D5A"/>
    <w:rsid w:val="00293AF1"/>
    <w:rsid w:val="00297D87"/>
    <w:rsid w:val="002A3B34"/>
    <w:rsid w:val="002A3DCA"/>
    <w:rsid w:val="002A42EC"/>
    <w:rsid w:val="002A5EB2"/>
    <w:rsid w:val="002A7BF3"/>
    <w:rsid w:val="002B062F"/>
    <w:rsid w:val="002B2160"/>
    <w:rsid w:val="002B2E95"/>
    <w:rsid w:val="002B359A"/>
    <w:rsid w:val="002B4395"/>
    <w:rsid w:val="002B51B2"/>
    <w:rsid w:val="002C1A2F"/>
    <w:rsid w:val="002C722E"/>
    <w:rsid w:val="002D07B9"/>
    <w:rsid w:val="002D0F27"/>
    <w:rsid w:val="002D1038"/>
    <w:rsid w:val="002D24C9"/>
    <w:rsid w:val="002D3DE1"/>
    <w:rsid w:val="002D44CF"/>
    <w:rsid w:val="002D4660"/>
    <w:rsid w:val="002D50F6"/>
    <w:rsid w:val="002D5309"/>
    <w:rsid w:val="002D7E59"/>
    <w:rsid w:val="002E0DCC"/>
    <w:rsid w:val="002E1BE7"/>
    <w:rsid w:val="002E58F7"/>
    <w:rsid w:val="002F2360"/>
    <w:rsid w:val="002F304F"/>
    <w:rsid w:val="002F34BC"/>
    <w:rsid w:val="002F52B1"/>
    <w:rsid w:val="002F68DC"/>
    <w:rsid w:val="00300697"/>
    <w:rsid w:val="0030370B"/>
    <w:rsid w:val="003106F8"/>
    <w:rsid w:val="003107CC"/>
    <w:rsid w:val="00310837"/>
    <w:rsid w:val="00311D17"/>
    <w:rsid w:val="00312415"/>
    <w:rsid w:val="003168D2"/>
    <w:rsid w:val="00316D51"/>
    <w:rsid w:val="0031705C"/>
    <w:rsid w:val="003176D7"/>
    <w:rsid w:val="003177E8"/>
    <w:rsid w:val="00317A2F"/>
    <w:rsid w:val="00322B92"/>
    <w:rsid w:val="00325297"/>
    <w:rsid w:val="00325404"/>
    <w:rsid w:val="00330897"/>
    <w:rsid w:val="00332BA0"/>
    <w:rsid w:val="00336A79"/>
    <w:rsid w:val="00336C6B"/>
    <w:rsid w:val="00336C84"/>
    <w:rsid w:val="00337876"/>
    <w:rsid w:val="0034355B"/>
    <w:rsid w:val="00343AC1"/>
    <w:rsid w:val="00344B64"/>
    <w:rsid w:val="00345225"/>
    <w:rsid w:val="00345756"/>
    <w:rsid w:val="00346029"/>
    <w:rsid w:val="003473E4"/>
    <w:rsid w:val="00347BE0"/>
    <w:rsid w:val="00350E18"/>
    <w:rsid w:val="003518C6"/>
    <w:rsid w:val="003519A6"/>
    <w:rsid w:val="003519F8"/>
    <w:rsid w:val="0035230A"/>
    <w:rsid w:val="00352962"/>
    <w:rsid w:val="003535E2"/>
    <w:rsid w:val="003548BE"/>
    <w:rsid w:val="00354A72"/>
    <w:rsid w:val="0035715F"/>
    <w:rsid w:val="00362B54"/>
    <w:rsid w:val="003631C1"/>
    <w:rsid w:val="00366591"/>
    <w:rsid w:val="00371A5F"/>
    <w:rsid w:val="00372233"/>
    <w:rsid w:val="00372BB8"/>
    <w:rsid w:val="0037356F"/>
    <w:rsid w:val="00375D70"/>
    <w:rsid w:val="00376A37"/>
    <w:rsid w:val="00377D14"/>
    <w:rsid w:val="00382DB1"/>
    <w:rsid w:val="00383D58"/>
    <w:rsid w:val="00386264"/>
    <w:rsid w:val="00387923"/>
    <w:rsid w:val="0039098C"/>
    <w:rsid w:val="00392EF2"/>
    <w:rsid w:val="00393308"/>
    <w:rsid w:val="00394E69"/>
    <w:rsid w:val="003954A5"/>
    <w:rsid w:val="00395B2E"/>
    <w:rsid w:val="0039600B"/>
    <w:rsid w:val="0039631E"/>
    <w:rsid w:val="003964A7"/>
    <w:rsid w:val="003977F3"/>
    <w:rsid w:val="00397DA3"/>
    <w:rsid w:val="003A727C"/>
    <w:rsid w:val="003B021F"/>
    <w:rsid w:val="003B1AB2"/>
    <w:rsid w:val="003B20E5"/>
    <w:rsid w:val="003B306D"/>
    <w:rsid w:val="003B33A3"/>
    <w:rsid w:val="003B3742"/>
    <w:rsid w:val="003B3C05"/>
    <w:rsid w:val="003B58EC"/>
    <w:rsid w:val="003B6611"/>
    <w:rsid w:val="003B6C38"/>
    <w:rsid w:val="003C5BE2"/>
    <w:rsid w:val="003C7562"/>
    <w:rsid w:val="003D17D6"/>
    <w:rsid w:val="003D2CC9"/>
    <w:rsid w:val="003D2FA2"/>
    <w:rsid w:val="003D411E"/>
    <w:rsid w:val="003E127D"/>
    <w:rsid w:val="003E15EE"/>
    <w:rsid w:val="003E2891"/>
    <w:rsid w:val="003E29DA"/>
    <w:rsid w:val="003E3956"/>
    <w:rsid w:val="003E3BBB"/>
    <w:rsid w:val="003E4814"/>
    <w:rsid w:val="003E5CAF"/>
    <w:rsid w:val="003E7618"/>
    <w:rsid w:val="003F0207"/>
    <w:rsid w:val="003F0562"/>
    <w:rsid w:val="003F0D76"/>
    <w:rsid w:val="003F174D"/>
    <w:rsid w:val="003F3099"/>
    <w:rsid w:val="003F57AD"/>
    <w:rsid w:val="003F6027"/>
    <w:rsid w:val="003F67B7"/>
    <w:rsid w:val="003F7170"/>
    <w:rsid w:val="00400CCB"/>
    <w:rsid w:val="004012DB"/>
    <w:rsid w:val="00401830"/>
    <w:rsid w:val="0040428E"/>
    <w:rsid w:val="00404657"/>
    <w:rsid w:val="00404A1F"/>
    <w:rsid w:val="00406DBB"/>
    <w:rsid w:val="0041111A"/>
    <w:rsid w:val="0041192B"/>
    <w:rsid w:val="00420445"/>
    <w:rsid w:val="00420E8E"/>
    <w:rsid w:val="00421048"/>
    <w:rsid w:val="0042297E"/>
    <w:rsid w:val="00423B0A"/>
    <w:rsid w:val="00425666"/>
    <w:rsid w:val="004272B7"/>
    <w:rsid w:val="004277D0"/>
    <w:rsid w:val="00430FFC"/>
    <w:rsid w:val="0043244F"/>
    <w:rsid w:val="004324F1"/>
    <w:rsid w:val="00432930"/>
    <w:rsid w:val="00434C2E"/>
    <w:rsid w:val="00436C24"/>
    <w:rsid w:val="004420F1"/>
    <w:rsid w:val="004422E4"/>
    <w:rsid w:val="00443030"/>
    <w:rsid w:val="004468CD"/>
    <w:rsid w:val="00450A9B"/>
    <w:rsid w:val="00452CF1"/>
    <w:rsid w:val="0045323B"/>
    <w:rsid w:val="00454030"/>
    <w:rsid w:val="00456031"/>
    <w:rsid w:val="004561DD"/>
    <w:rsid w:val="00463ACE"/>
    <w:rsid w:val="0046486A"/>
    <w:rsid w:val="00464E3B"/>
    <w:rsid w:val="00465A01"/>
    <w:rsid w:val="00466109"/>
    <w:rsid w:val="00466CE6"/>
    <w:rsid w:val="00470F4E"/>
    <w:rsid w:val="0047188A"/>
    <w:rsid w:val="00472FB4"/>
    <w:rsid w:val="0047416D"/>
    <w:rsid w:val="00475225"/>
    <w:rsid w:val="00482068"/>
    <w:rsid w:val="00483036"/>
    <w:rsid w:val="00483781"/>
    <w:rsid w:val="00483DA9"/>
    <w:rsid w:val="004842A1"/>
    <w:rsid w:val="004861B5"/>
    <w:rsid w:val="0048687C"/>
    <w:rsid w:val="00494B59"/>
    <w:rsid w:val="00494F21"/>
    <w:rsid w:val="0049516E"/>
    <w:rsid w:val="004951AF"/>
    <w:rsid w:val="00495C36"/>
    <w:rsid w:val="0049785B"/>
    <w:rsid w:val="00497D12"/>
    <w:rsid w:val="004A4180"/>
    <w:rsid w:val="004A7A58"/>
    <w:rsid w:val="004B0A5A"/>
    <w:rsid w:val="004B0F13"/>
    <w:rsid w:val="004B187C"/>
    <w:rsid w:val="004B1CFA"/>
    <w:rsid w:val="004B214D"/>
    <w:rsid w:val="004B49A7"/>
    <w:rsid w:val="004B58D2"/>
    <w:rsid w:val="004C1A2C"/>
    <w:rsid w:val="004C2EE1"/>
    <w:rsid w:val="004C47CD"/>
    <w:rsid w:val="004C5496"/>
    <w:rsid w:val="004C556E"/>
    <w:rsid w:val="004C5F2E"/>
    <w:rsid w:val="004C6F95"/>
    <w:rsid w:val="004C7058"/>
    <w:rsid w:val="004D2EC8"/>
    <w:rsid w:val="004D3371"/>
    <w:rsid w:val="004D3B3D"/>
    <w:rsid w:val="004D3F9C"/>
    <w:rsid w:val="004D5EE2"/>
    <w:rsid w:val="004D6182"/>
    <w:rsid w:val="004D7EFA"/>
    <w:rsid w:val="004E118E"/>
    <w:rsid w:val="004E22EF"/>
    <w:rsid w:val="004E3CC5"/>
    <w:rsid w:val="004E625C"/>
    <w:rsid w:val="004E6E31"/>
    <w:rsid w:val="004E747D"/>
    <w:rsid w:val="004F04FA"/>
    <w:rsid w:val="004F1E52"/>
    <w:rsid w:val="004F2522"/>
    <w:rsid w:val="004F62AD"/>
    <w:rsid w:val="004F6B8C"/>
    <w:rsid w:val="00500961"/>
    <w:rsid w:val="00501F41"/>
    <w:rsid w:val="0050244C"/>
    <w:rsid w:val="0050323C"/>
    <w:rsid w:val="00503BDA"/>
    <w:rsid w:val="00507850"/>
    <w:rsid w:val="00513F61"/>
    <w:rsid w:val="005151D9"/>
    <w:rsid w:val="0051633D"/>
    <w:rsid w:val="005166A1"/>
    <w:rsid w:val="005173D6"/>
    <w:rsid w:val="00517F89"/>
    <w:rsid w:val="005213FA"/>
    <w:rsid w:val="00522521"/>
    <w:rsid w:val="00522664"/>
    <w:rsid w:val="0052438C"/>
    <w:rsid w:val="0053227D"/>
    <w:rsid w:val="00532412"/>
    <w:rsid w:val="0053584A"/>
    <w:rsid w:val="005358D3"/>
    <w:rsid w:val="00535966"/>
    <w:rsid w:val="00536EED"/>
    <w:rsid w:val="0053778D"/>
    <w:rsid w:val="00543483"/>
    <w:rsid w:val="00544541"/>
    <w:rsid w:val="00544B49"/>
    <w:rsid w:val="00547769"/>
    <w:rsid w:val="00550B38"/>
    <w:rsid w:val="005511D4"/>
    <w:rsid w:val="005519AB"/>
    <w:rsid w:val="00553EB2"/>
    <w:rsid w:val="0055401F"/>
    <w:rsid w:val="00554D05"/>
    <w:rsid w:val="00555035"/>
    <w:rsid w:val="00556025"/>
    <w:rsid w:val="00557465"/>
    <w:rsid w:val="00557FF6"/>
    <w:rsid w:val="005610A1"/>
    <w:rsid w:val="00562B86"/>
    <w:rsid w:val="00563689"/>
    <w:rsid w:val="005638E6"/>
    <w:rsid w:val="00566EFA"/>
    <w:rsid w:val="005709CD"/>
    <w:rsid w:val="00570B68"/>
    <w:rsid w:val="0057559B"/>
    <w:rsid w:val="0057694D"/>
    <w:rsid w:val="00576B14"/>
    <w:rsid w:val="00576B56"/>
    <w:rsid w:val="0057779B"/>
    <w:rsid w:val="00582413"/>
    <w:rsid w:val="00582510"/>
    <w:rsid w:val="00582A11"/>
    <w:rsid w:val="00582C44"/>
    <w:rsid w:val="005835D8"/>
    <w:rsid w:val="005847CD"/>
    <w:rsid w:val="00584E61"/>
    <w:rsid w:val="00584F7B"/>
    <w:rsid w:val="005862C2"/>
    <w:rsid w:val="005867C2"/>
    <w:rsid w:val="00587A49"/>
    <w:rsid w:val="00590490"/>
    <w:rsid w:val="0059147B"/>
    <w:rsid w:val="005915AE"/>
    <w:rsid w:val="005917A4"/>
    <w:rsid w:val="00593A22"/>
    <w:rsid w:val="00594206"/>
    <w:rsid w:val="00594B78"/>
    <w:rsid w:val="00595701"/>
    <w:rsid w:val="00595E24"/>
    <w:rsid w:val="00596FF9"/>
    <w:rsid w:val="00597D33"/>
    <w:rsid w:val="00597FF5"/>
    <w:rsid w:val="005A236D"/>
    <w:rsid w:val="005A33DD"/>
    <w:rsid w:val="005A38CE"/>
    <w:rsid w:val="005A3B87"/>
    <w:rsid w:val="005A5E43"/>
    <w:rsid w:val="005A62FF"/>
    <w:rsid w:val="005B09AC"/>
    <w:rsid w:val="005B0D69"/>
    <w:rsid w:val="005B2AA7"/>
    <w:rsid w:val="005B2CB4"/>
    <w:rsid w:val="005B3714"/>
    <w:rsid w:val="005B3FE4"/>
    <w:rsid w:val="005B53B4"/>
    <w:rsid w:val="005B58A0"/>
    <w:rsid w:val="005B615F"/>
    <w:rsid w:val="005B66CF"/>
    <w:rsid w:val="005B6A5F"/>
    <w:rsid w:val="005B6A73"/>
    <w:rsid w:val="005B79B8"/>
    <w:rsid w:val="005C0D27"/>
    <w:rsid w:val="005C200C"/>
    <w:rsid w:val="005C2FB0"/>
    <w:rsid w:val="005C3E48"/>
    <w:rsid w:val="005C4FB5"/>
    <w:rsid w:val="005C6F14"/>
    <w:rsid w:val="005D21D3"/>
    <w:rsid w:val="005D2F70"/>
    <w:rsid w:val="005D55E9"/>
    <w:rsid w:val="005E165E"/>
    <w:rsid w:val="005E17F8"/>
    <w:rsid w:val="005E4DDB"/>
    <w:rsid w:val="005E67ED"/>
    <w:rsid w:val="005E709B"/>
    <w:rsid w:val="005F13DF"/>
    <w:rsid w:val="005F5B83"/>
    <w:rsid w:val="005F7FEB"/>
    <w:rsid w:val="00600E4D"/>
    <w:rsid w:val="006020C2"/>
    <w:rsid w:val="006035C9"/>
    <w:rsid w:val="0060378A"/>
    <w:rsid w:val="00603DD3"/>
    <w:rsid w:val="00604E75"/>
    <w:rsid w:val="006069F5"/>
    <w:rsid w:val="00612D12"/>
    <w:rsid w:val="00612F23"/>
    <w:rsid w:val="00613494"/>
    <w:rsid w:val="00613B77"/>
    <w:rsid w:val="00614240"/>
    <w:rsid w:val="00614E7C"/>
    <w:rsid w:val="00620FB2"/>
    <w:rsid w:val="00621DB9"/>
    <w:rsid w:val="00623F5C"/>
    <w:rsid w:val="0062498B"/>
    <w:rsid w:val="00626DB4"/>
    <w:rsid w:val="00630733"/>
    <w:rsid w:val="00631DFB"/>
    <w:rsid w:val="00632612"/>
    <w:rsid w:val="00632FD5"/>
    <w:rsid w:val="006337A2"/>
    <w:rsid w:val="00635A47"/>
    <w:rsid w:val="006409EB"/>
    <w:rsid w:val="00640AA4"/>
    <w:rsid w:val="00643764"/>
    <w:rsid w:val="00643ACD"/>
    <w:rsid w:val="00643D5F"/>
    <w:rsid w:val="00643D86"/>
    <w:rsid w:val="006458E3"/>
    <w:rsid w:val="006463D4"/>
    <w:rsid w:val="00647234"/>
    <w:rsid w:val="006505BD"/>
    <w:rsid w:val="00650BF7"/>
    <w:rsid w:val="00650F5B"/>
    <w:rsid w:val="00652A28"/>
    <w:rsid w:val="00653D65"/>
    <w:rsid w:val="0065490E"/>
    <w:rsid w:val="006549C4"/>
    <w:rsid w:val="00655371"/>
    <w:rsid w:val="0065584F"/>
    <w:rsid w:val="00655B4A"/>
    <w:rsid w:val="00657329"/>
    <w:rsid w:val="006575EA"/>
    <w:rsid w:val="006600C3"/>
    <w:rsid w:val="00660CD8"/>
    <w:rsid w:val="00661E4A"/>
    <w:rsid w:val="00661F9A"/>
    <w:rsid w:val="0066224A"/>
    <w:rsid w:val="00665B80"/>
    <w:rsid w:val="00665C33"/>
    <w:rsid w:val="006670D1"/>
    <w:rsid w:val="00667C0C"/>
    <w:rsid w:val="00674B95"/>
    <w:rsid w:val="00676343"/>
    <w:rsid w:val="00676462"/>
    <w:rsid w:val="00676A72"/>
    <w:rsid w:val="00681584"/>
    <w:rsid w:val="00681AE3"/>
    <w:rsid w:val="006839CF"/>
    <w:rsid w:val="00683C4C"/>
    <w:rsid w:val="006840E5"/>
    <w:rsid w:val="006842AD"/>
    <w:rsid w:val="006851B2"/>
    <w:rsid w:val="00685B72"/>
    <w:rsid w:val="00685FCD"/>
    <w:rsid w:val="006864ED"/>
    <w:rsid w:val="006871F0"/>
    <w:rsid w:val="0068790D"/>
    <w:rsid w:val="006902D2"/>
    <w:rsid w:val="006903CE"/>
    <w:rsid w:val="00691139"/>
    <w:rsid w:val="00691C2E"/>
    <w:rsid w:val="006A18CB"/>
    <w:rsid w:val="006A2AAD"/>
    <w:rsid w:val="006A4FE5"/>
    <w:rsid w:val="006A7786"/>
    <w:rsid w:val="006B55AF"/>
    <w:rsid w:val="006B704F"/>
    <w:rsid w:val="006C0731"/>
    <w:rsid w:val="006C21DD"/>
    <w:rsid w:val="006C338B"/>
    <w:rsid w:val="006C3F7A"/>
    <w:rsid w:val="006C4799"/>
    <w:rsid w:val="006C54C6"/>
    <w:rsid w:val="006CCE5C"/>
    <w:rsid w:val="006D01ED"/>
    <w:rsid w:val="006D0720"/>
    <w:rsid w:val="006D0DFA"/>
    <w:rsid w:val="006D0EE5"/>
    <w:rsid w:val="006D21F0"/>
    <w:rsid w:val="006D31DA"/>
    <w:rsid w:val="006D4A75"/>
    <w:rsid w:val="006D797D"/>
    <w:rsid w:val="006E1B6A"/>
    <w:rsid w:val="006E289B"/>
    <w:rsid w:val="006E4900"/>
    <w:rsid w:val="006E4B7F"/>
    <w:rsid w:val="006E7C8F"/>
    <w:rsid w:val="006F0781"/>
    <w:rsid w:val="006F1C0F"/>
    <w:rsid w:val="006F7DDB"/>
    <w:rsid w:val="0070027C"/>
    <w:rsid w:val="007004B9"/>
    <w:rsid w:val="00701CE7"/>
    <w:rsid w:val="00703906"/>
    <w:rsid w:val="007043DE"/>
    <w:rsid w:val="00704E34"/>
    <w:rsid w:val="007051AA"/>
    <w:rsid w:val="007072BB"/>
    <w:rsid w:val="00710819"/>
    <w:rsid w:val="007112C0"/>
    <w:rsid w:val="00712EF7"/>
    <w:rsid w:val="007144DD"/>
    <w:rsid w:val="00714BDA"/>
    <w:rsid w:val="00717672"/>
    <w:rsid w:val="007217B9"/>
    <w:rsid w:val="00722B9D"/>
    <w:rsid w:val="00723AFC"/>
    <w:rsid w:val="00734077"/>
    <w:rsid w:val="00734100"/>
    <w:rsid w:val="007370A3"/>
    <w:rsid w:val="00742639"/>
    <w:rsid w:val="00742F3A"/>
    <w:rsid w:val="00743104"/>
    <w:rsid w:val="00743E5D"/>
    <w:rsid w:val="00745FAD"/>
    <w:rsid w:val="00746006"/>
    <w:rsid w:val="00750E76"/>
    <w:rsid w:val="0075144B"/>
    <w:rsid w:val="00751CDB"/>
    <w:rsid w:val="00753628"/>
    <w:rsid w:val="00753B03"/>
    <w:rsid w:val="007542A0"/>
    <w:rsid w:val="00754CF6"/>
    <w:rsid w:val="00755E48"/>
    <w:rsid w:val="007566DA"/>
    <w:rsid w:val="00762B52"/>
    <w:rsid w:val="007649D0"/>
    <w:rsid w:val="00765122"/>
    <w:rsid w:val="00765293"/>
    <w:rsid w:val="00767032"/>
    <w:rsid w:val="00770129"/>
    <w:rsid w:val="007707C2"/>
    <w:rsid w:val="0077088B"/>
    <w:rsid w:val="007708BF"/>
    <w:rsid w:val="00772056"/>
    <w:rsid w:val="00772ABE"/>
    <w:rsid w:val="0077654F"/>
    <w:rsid w:val="00776F90"/>
    <w:rsid w:val="00777255"/>
    <w:rsid w:val="00777621"/>
    <w:rsid w:val="00777E06"/>
    <w:rsid w:val="00780319"/>
    <w:rsid w:val="00780EAE"/>
    <w:rsid w:val="007816B6"/>
    <w:rsid w:val="0078385E"/>
    <w:rsid w:val="007848FE"/>
    <w:rsid w:val="007857E5"/>
    <w:rsid w:val="00786027"/>
    <w:rsid w:val="00786DC5"/>
    <w:rsid w:val="007872AA"/>
    <w:rsid w:val="0079085E"/>
    <w:rsid w:val="00790D47"/>
    <w:rsid w:val="00791EC0"/>
    <w:rsid w:val="0079522A"/>
    <w:rsid w:val="0079526F"/>
    <w:rsid w:val="007A1B1E"/>
    <w:rsid w:val="007A23D2"/>
    <w:rsid w:val="007A4A48"/>
    <w:rsid w:val="007A613C"/>
    <w:rsid w:val="007A7928"/>
    <w:rsid w:val="007A7FCA"/>
    <w:rsid w:val="007B0813"/>
    <w:rsid w:val="007B0887"/>
    <w:rsid w:val="007B0D93"/>
    <w:rsid w:val="007B11FB"/>
    <w:rsid w:val="007B4941"/>
    <w:rsid w:val="007B540E"/>
    <w:rsid w:val="007B6255"/>
    <w:rsid w:val="007B7F40"/>
    <w:rsid w:val="007C2C12"/>
    <w:rsid w:val="007C3884"/>
    <w:rsid w:val="007C3CEC"/>
    <w:rsid w:val="007C5003"/>
    <w:rsid w:val="007C59E3"/>
    <w:rsid w:val="007C79C8"/>
    <w:rsid w:val="007D4FB6"/>
    <w:rsid w:val="007D595E"/>
    <w:rsid w:val="007D70EB"/>
    <w:rsid w:val="007D71C2"/>
    <w:rsid w:val="007E0C88"/>
    <w:rsid w:val="007E0E6B"/>
    <w:rsid w:val="007E5AC5"/>
    <w:rsid w:val="007E67EA"/>
    <w:rsid w:val="007E6904"/>
    <w:rsid w:val="007E7263"/>
    <w:rsid w:val="007E72E5"/>
    <w:rsid w:val="007F0D7C"/>
    <w:rsid w:val="007F2C10"/>
    <w:rsid w:val="007F3FDA"/>
    <w:rsid w:val="007F46FC"/>
    <w:rsid w:val="007F4779"/>
    <w:rsid w:val="007F4A71"/>
    <w:rsid w:val="007F4F68"/>
    <w:rsid w:val="007F7E23"/>
    <w:rsid w:val="0080067F"/>
    <w:rsid w:val="00800CAB"/>
    <w:rsid w:val="00801950"/>
    <w:rsid w:val="00801C22"/>
    <w:rsid w:val="00802188"/>
    <w:rsid w:val="00803E71"/>
    <w:rsid w:val="00806CE8"/>
    <w:rsid w:val="0080748B"/>
    <w:rsid w:val="00807E88"/>
    <w:rsid w:val="0081205E"/>
    <w:rsid w:val="008157B8"/>
    <w:rsid w:val="00822A7D"/>
    <w:rsid w:val="008237D6"/>
    <w:rsid w:val="00824444"/>
    <w:rsid w:val="00824E9A"/>
    <w:rsid w:val="00825351"/>
    <w:rsid w:val="008261A9"/>
    <w:rsid w:val="00826527"/>
    <w:rsid w:val="00826838"/>
    <w:rsid w:val="00826BB4"/>
    <w:rsid w:val="00831997"/>
    <w:rsid w:val="008343BA"/>
    <w:rsid w:val="008357CA"/>
    <w:rsid w:val="00836BA5"/>
    <w:rsid w:val="00836BD3"/>
    <w:rsid w:val="00836F83"/>
    <w:rsid w:val="0084039D"/>
    <w:rsid w:val="008406B7"/>
    <w:rsid w:val="008438AB"/>
    <w:rsid w:val="00844842"/>
    <w:rsid w:val="00844ED0"/>
    <w:rsid w:val="0084594A"/>
    <w:rsid w:val="008460FC"/>
    <w:rsid w:val="008476B4"/>
    <w:rsid w:val="0085133F"/>
    <w:rsid w:val="00851495"/>
    <w:rsid w:val="0085266A"/>
    <w:rsid w:val="00854ADE"/>
    <w:rsid w:val="00857E83"/>
    <w:rsid w:val="0086001B"/>
    <w:rsid w:val="00860559"/>
    <w:rsid w:val="008652CD"/>
    <w:rsid w:val="0087019B"/>
    <w:rsid w:val="00871CA4"/>
    <w:rsid w:val="00872500"/>
    <w:rsid w:val="00872CFB"/>
    <w:rsid w:val="00874EDA"/>
    <w:rsid w:val="00875896"/>
    <w:rsid w:val="00876CCD"/>
    <w:rsid w:val="00880075"/>
    <w:rsid w:val="0088102B"/>
    <w:rsid w:val="0088162D"/>
    <w:rsid w:val="008823DA"/>
    <w:rsid w:val="008870E9"/>
    <w:rsid w:val="00890937"/>
    <w:rsid w:val="00892942"/>
    <w:rsid w:val="00894967"/>
    <w:rsid w:val="00894F55"/>
    <w:rsid w:val="00895C11"/>
    <w:rsid w:val="00895E9F"/>
    <w:rsid w:val="00896877"/>
    <w:rsid w:val="0089738F"/>
    <w:rsid w:val="0089ED59"/>
    <w:rsid w:val="008A00B5"/>
    <w:rsid w:val="008A0593"/>
    <w:rsid w:val="008A3D4E"/>
    <w:rsid w:val="008B0025"/>
    <w:rsid w:val="008B44C5"/>
    <w:rsid w:val="008B535F"/>
    <w:rsid w:val="008C0117"/>
    <w:rsid w:val="008C05C5"/>
    <w:rsid w:val="008C0F45"/>
    <w:rsid w:val="008C196C"/>
    <w:rsid w:val="008C667C"/>
    <w:rsid w:val="008D0837"/>
    <w:rsid w:val="008D1562"/>
    <w:rsid w:val="008D2802"/>
    <w:rsid w:val="008D3053"/>
    <w:rsid w:val="008D587A"/>
    <w:rsid w:val="008D5A01"/>
    <w:rsid w:val="008E002C"/>
    <w:rsid w:val="008E2372"/>
    <w:rsid w:val="008E255C"/>
    <w:rsid w:val="008E2A6E"/>
    <w:rsid w:val="008E3CD5"/>
    <w:rsid w:val="008E616B"/>
    <w:rsid w:val="008E641C"/>
    <w:rsid w:val="008E65F5"/>
    <w:rsid w:val="008F0375"/>
    <w:rsid w:val="008F291D"/>
    <w:rsid w:val="008F2D0C"/>
    <w:rsid w:val="008F30EA"/>
    <w:rsid w:val="008F4CAE"/>
    <w:rsid w:val="00900ADE"/>
    <w:rsid w:val="0090140F"/>
    <w:rsid w:val="00902006"/>
    <w:rsid w:val="009038D7"/>
    <w:rsid w:val="00903A4B"/>
    <w:rsid w:val="0090586D"/>
    <w:rsid w:val="0090643A"/>
    <w:rsid w:val="0090763A"/>
    <w:rsid w:val="00907FF8"/>
    <w:rsid w:val="0091081D"/>
    <w:rsid w:val="00910A69"/>
    <w:rsid w:val="00910E4B"/>
    <w:rsid w:val="009117D0"/>
    <w:rsid w:val="00912F7C"/>
    <w:rsid w:val="00913961"/>
    <w:rsid w:val="0091532E"/>
    <w:rsid w:val="009154B2"/>
    <w:rsid w:val="00915A88"/>
    <w:rsid w:val="00917261"/>
    <w:rsid w:val="00922747"/>
    <w:rsid w:val="009242F6"/>
    <w:rsid w:val="00924526"/>
    <w:rsid w:val="009248EF"/>
    <w:rsid w:val="00924F41"/>
    <w:rsid w:val="00925BDF"/>
    <w:rsid w:val="00925C8F"/>
    <w:rsid w:val="00925EFE"/>
    <w:rsid w:val="00926000"/>
    <w:rsid w:val="009264F3"/>
    <w:rsid w:val="00927034"/>
    <w:rsid w:val="009271E4"/>
    <w:rsid w:val="009273A4"/>
    <w:rsid w:val="00931CD6"/>
    <w:rsid w:val="009333D5"/>
    <w:rsid w:val="009374FF"/>
    <w:rsid w:val="00940CFE"/>
    <w:rsid w:val="00945176"/>
    <w:rsid w:val="00945641"/>
    <w:rsid w:val="00946A22"/>
    <w:rsid w:val="00950218"/>
    <w:rsid w:val="00951C33"/>
    <w:rsid w:val="009524DA"/>
    <w:rsid w:val="00952BC3"/>
    <w:rsid w:val="0095385A"/>
    <w:rsid w:val="00953AE1"/>
    <w:rsid w:val="00954542"/>
    <w:rsid w:val="009549DC"/>
    <w:rsid w:val="00954D10"/>
    <w:rsid w:val="0096048A"/>
    <w:rsid w:val="00960C88"/>
    <w:rsid w:val="009610E5"/>
    <w:rsid w:val="00961B28"/>
    <w:rsid w:val="0096202B"/>
    <w:rsid w:val="009642DB"/>
    <w:rsid w:val="00965058"/>
    <w:rsid w:val="009652B2"/>
    <w:rsid w:val="00965CFA"/>
    <w:rsid w:val="0096628C"/>
    <w:rsid w:val="00967871"/>
    <w:rsid w:val="00967C9E"/>
    <w:rsid w:val="00967E7E"/>
    <w:rsid w:val="009702B9"/>
    <w:rsid w:val="00971A4D"/>
    <w:rsid w:val="00971A5D"/>
    <w:rsid w:val="00972EE6"/>
    <w:rsid w:val="00973190"/>
    <w:rsid w:val="009747BD"/>
    <w:rsid w:val="009754E9"/>
    <w:rsid w:val="0097620A"/>
    <w:rsid w:val="00976D05"/>
    <w:rsid w:val="00980660"/>
    <w:rsid w:val="00980CBC"/>
    <w:rsid w:val="00981144"/>
    <w:rsid w:val="00983A8B"/>
    <w:rsid w:val="00987AA6"/>
    <w:rsid w:val="0099066B"/>
    <w:rsid w:val="00990A6A"/>
    <w:rsid w:val="009938F5"/>
    <w:rsid w:val="00993DD4"/>
    <w:rsid w:val="009949F8"/>
    <w:rsid w:val="0099789B"/>
    <w:rsid w:val="009A0E09"/>
    <w:rsid w:val="009A0FD5"/>
    <w:rsid w:val="009A1E37"/>
    <w:rsid w:val="009A1FE7"/>
    <w:rsid w:val="009A23FA"/>
    <w:rsid w:val="009A25BD"/>
    <w:rsid w:val="009A357B"/>
    <w:rsid w:val="009A4C99"/>
    <w:rsid w:val="009A5046"/>
    <w:rsid w:val="009A7650"/>
    <w:rsid w:val="009B01AB"/>
    <w:rsid w:val="009B07E3"/>
    <w:rsid w:val="009B3637"/>
    <w:rsid w:val="009B4F59"/>
    <w:rsid w:val="009B5321"/>
    <w:rsid w:val="009B5957"/>
    <w:rsid w:val="009B6391"/>
    <w:rsid w:val="009B772D"/>
    <w:rsid w:val="009C0648"/>
    <w:rsid w:val="009C2EBB"/>
    <w:rsid w:val="009C3CAB"/>
    <w:rsid w:val="009C4E7F"/>
    <w:rsid w:val="009C663F"/>
    <w:rsid w:val="009C71C7"/>
    <w:rsid w:val="009D0A13"/>
    <w:rsid w:val="009D25FC"/>
    <w:rsid w:val="009D29B8"/>
    <w:rsid w:val="009D4DBB"/>
    <w:rsid w:val="009E076C"/>
    <w:rsid w:val="009E165A"/>
    <w:rsid w:val="009E4ED1"/>
    <w:rsid w:val="009E5F81"/>
    <w:rsid w:val="009F0CA5"/>
    <w:rsid w:val="009F2E64"/>
    <w:rsid w:val="009F3781"/>
    <w:rsid w:val="009F383A"/>
    <w:rsid w:val="009F47D4"/>
    <w:rsid w:val="009F755F"/>
    <w:rsid w:val="009F7D87"/>
    <w:rsid w:val="00A00157"/>
    <w:rsid w:val="00A01C56"/>
    <w:rsid w:val="00A0379A"/>
    <w:rsid w:val="00A05110"/>
    <w:rsid w:val="00A06EC9"/>
    <w:rsid w:val="00A122C6"/>
    <w:rsid w:val="00A1304E"/>
    <w:rsid w:val="00A13949"/>
    <w:rsid w:val="00A1440D"/>
    <w:rsid w:val="00A14D16"/>
    <w:rsid w:val="00A156A8"/>
    <w:rsid w:val="00A200F2"/>
    <w:rsid w:val="00A22594"/>
    <w:rsid w:val="00A25035"/>
    <w:rsid w:val="00A256E9"/>
    <w:rsid w:val="00A25C45"/>
    <w:rsid w:val="00A2768A"/>
    <w:rsid w:val="00A30BC0"/>
    <w:rsid w:val="00A323BC"/>
    <w:rsid w:val="00A34148"/>
    <w:rsid w:val="00A342D6"/>
    <w:rsid w:val="00A3471B"/>
    <w:rsid w:val="00A35429"/>
    <w:rsid w:val="00A35B94"/>
    <w:rsid w:val="00A37364"/>
    <w:rsid w:val="00A40A18"/>
    <w:rsid w:val="00A40A48"/>
    <w:rsid w:val="00A40F62"/>
    <w:rsid w:val="00A41C68"/>
    <w:rsid w:val="00A464F6"/>
    <w:rsid w:val="00A50C90"/>
    <w:rsid w:val="00A51172"/>
    <w:rsid w:val="00A525B4"/>
    <w:rsid w:val="00A53905"/>
    <w:rsid w:val="00A55B07"/>
    <w:rsid w:val="00A60EE0"/>
    <w:rsid w:val="00A62734"/>
    <w:rsid w:val="00A6284D"/>
    <w:rsid w:val="00A66213"/>
    <w:rsid w:val="00A6711A"/>
    <w:rsid w:val="00A67BB5"/>
    <w:rsid w:val="00A70DFB"/>
    <w:rsid w:val="00A712FF"/>
    <w:rsid w:val="00A720B7"/>
    <w:rsid w:val="00A723F5"/>
    <w:rsid w:val="00A72510"/>
    <w:rsid w:val="00A72F81"/>
    <w:rsid w:val="00A745DD"/>
    <w:rsid w:val="00A74DDA"/>
    <w:rsid w:val="00A76D28"/>
    <w:rsid w:val="00A76D60"/>
    <w:rsid w:val="00A81198"/>
    <w:rsid w:val="00A84E25"/>
    <w:rsid w:val="00A8558E"/>
    <w:rsid w:val="00A85E99"/>
    <w:rsid w:val="00A85F7A"/>
    <w:rsid w:val="00A869D3"/>
    <w:rsid w:val="00A915B1"/>
    <w:rsid w:val="00A9261F"/>
    <w:rsid w:val="00A92834"/>
    <w:rsid w:val="00A959AA"/>
    <w:rsid w:val="00A95A09"/>
    <w:rsid w:val="00A96A63"/>
    <w:rsid w:val="00A96EA0"/>
    <w:rsid w:val="00A97D39"/>
    <w:rsid w:val="00AA259D"/>
    <w:rsid w:val="00AA2A44"/>
    <w:rsid w:val="00AA3F0C"/>
    <w:rsid w:val="00AA4051"/>
    <w:rsid w:val="00AA4D18"/>
    <w:rsid w:val="00AA7D9D"/>
    <w:rsid w:val="00AA7DA3"/>
    <w:rsid w:val="00AB18C1"/>
    <w:rsid w:val="00AB42D6"/>
    <w:rsid w:val="00AB7C93"/>
    <w:rsid w:val="00AC21B2"/>
    <w:rsid w:val="00AC3415"/>
    <w:rsid w:val="00AC675E"/>
    <w:rsid w:val="00AC7BFC"/>
    <w:rsid w:val="00AC7E51"/>
    <w:rsid w:val="00AD0FA9"/>
    <w:rsid w:val="00AD11A8"/>
    <w:rsid w:val="00AD12E2"/>
    <w:rsid w:val="00AD1C4D"/>
    <w:rsid w:val="00AD4176"/>
    <w:rsid w:val="00AD4D4A"/>
    <w:rsid w:val="00AD5171"/>
    <w:rsid w:val="00AD54AE"/>
    <w:rsid w:val="00AD54BA"/>
    <w:rsid w:val="00AD63DC"/>
    <w:rsid w:val="00AD6471"/>
    <w:rsid w:val="00AD6CA9"/>
    <w:rsid w:val="00AE05EC"/>
    <w:rsid w:val="00AE0DC2"/>
    <w:rsid w:val="00AE19BB"/>
    <w:rsid w:val="00AE2579"/>
    <w:rsid w:val="00AE6600"/>
    <w:rsid w:val="00AF3789"/>
    <w:rsid w:val="00AF421B"/>
    <w:rsid w:val="00AF75F2"/>
    <w:rsid w:val="00AF782C"/>
    <w:rsid w:val="00B00C10"/>
    <w:rsid w:val="00B00CAB"/>
    <w:rsid w:val="00B01EDB"/>
    <w:rsid w:val="00B03DB3"/>
    <w:rsid w:val="00B0470C"/>
    <w:rsid w:val="00B04BA4"/>
    <w:rsid w:val="00B04E43"/>
    <w:rsid w:val="00B05CCB"/>
    <w:rsid w:val="00B0608C"/>
    <w:rsid w:val="00B11ED3"/>
    <w:rsid w:val="00B12446"/>
    <w:rsid w:val="00B1275D"/>
    <w:rsid w:val="00B1292D"/>
    <w:rsid w:val="00B13224"/>
    <w:rsid w:val="00B16AFB"/>
    <w:rsid w:val="00B1786E"/>
    <w:rsid w:val="00B21AC5"/>
    <w:rsid w:val="00B2250F"/>
    <w:rsid w:val="00B22D18"/>
    <w:rsid w:val="00B255EE"/>
    <w:rsid w:val="00B2706B"/>
    <w:rsid w:val="00B27C69"/>
    <w:rsid w:val="00B319BE"/>
    <w:rsid w:val="00B3338A"/>
    <w:rsid w:val="00B36CD9"/>
    <w:rsid w:val="00B37966"/>
    <w:rsid w:val="00B3799A"/>
    <w:rsid w:val="00B40BBD"/>
    <w:rsid w:val="00B40BC7"/>
    <w:rsid w:val="00B416B9"/>
    <w:rsid w:val="00B420D9"/>
    <w:rsid w:val="00B421D8"/>
    <w:rsid w:val="00B4273D"/>
    <w:rsid w:val="00B44A1A"/>
    <w:rsid w:val="00B45439"/>
    <w:rsid w:val="00B45ACE"/>
    <w:rsid w:val="00B461AC"/>
    <w:rsid w:val="00B50637"/>
    <w:rsid w:val="00B51E4C"/>
    <w:rsid w:val="00B52C78"/>
    <w:rsid w:val="00B53644"/>
    <w:rsid w:val="00B53C19"/>
    <w:rsid w:val="00B56D5B"/>
    <w:rsid w:val="00B56FC9"/>
    <w:rsid w:val="00B573AD"/>
    <w:rsid w:val="00B57BD8"/>
    <w:rsid w:val="00B600EC"/>
    <w:rsid w:val="00B625C6"/>
    <w:rsid w:val="00B63EC7"/>
    <w:rsid w:val="00B6431C"/>
    <w:rsid w:val="00B64F50"/>
    <w:rsid w:val="00B6676B"/>
    <w:rsid w:val="00B70158"/>
    <w:rsid w:val="00B7334A"/>
    <w:rsid w:val="00B73C3F"/>
    <w:rsid w:val="00B75FB7"/>
    <w:rsid w:val="00B75FC2"/>
    <w:rsid w:val="00B76709"/>
    <w:rsid w:val="00B80450"/>
    <w:rsid w:val="00B80A03"/>
    <w:rsid w:val="00B84E06"/>
    <w:rsid w:val="00B85309"/>
    <w:rsid w:val="00B86200"/>
    <w:rsid w:val="00B9032A"/>
    <w:rsid w:val="00B9095F"/>
    <w:rsid w:val="00B90A1C"/>
    <w:rsid w:val="00B91120"/>
    <w:rsid w:val="00B9201B"/>
    <w:rsid w:val="00B932BE"/>
    <w:rsid w:val="00B962E0"/>
    <w:rsid w:val="00B97D8E"/>
    <w:rsid w:val="00BA01DA"/>
    <w:rsid w:val="00BA1F8B"/>
    <w:rsid w:val="00BA2490"/>
    <w:rsid w:val="00BA539B"/>
    <w:rsid w:val="00BA66DF"/>
    <w:rsid w:val="00BA7F4E"/>
    <w:rsid w:val="00BB10CE"/>
    <w:rsid w:val="00BB1A8E"/>
    <w:rsid w:val="00BB1C21"/>
    <w:rsid w:val="00BB22F8"/>
    <w:rsid w:val="00BB3945"/>
    <w:rsid w:val="00BB3EFE"/>
    <w:rsid w:val="00BB6E2D"/>
    <w:rsid w:val="00BB7278"/>
    <w:rsid w:val="00BB798F"/>
    <w:rsid w:val="00BC045C"/>
    <w:rsid w:val="00BC3886"/>
    <w:rsid w:val="00BC3BAB"/>
    <w:rsid w:val="00BC4E69"/>
    <w:rsid w:val="00BC5C79"/>
    <w:rsid w:val="00BC61E6"/>
    <w:rsid w:val="00BD0EF4"/>
    <w:rsid w:val="00BD2643"/>
    <w:rsid w:val="00BD30A8"/>
    <w:rsid w:val="00BD3190"/>
    <w:rsid w:val="00BD3D80"/>
    <w:rsid w:val="00BD47D0"/>
    <w:rsid w:val="00BD5B6A"/>
    <w:rsid w:val="00BD6839"/>
    <w:rsid w:val="00BD6F29"/>
    <w:rsid w:val="00BE15FA"/>
    <w:rsid w:val="00BE1D57"/>
    <w:rsid w:val="00BE2971"/>
    <w:rsid w:val="00BE2E2E"/>
    <w:rsid w:val="00BE3072"/>
    <w:rsid w:val="00BE3ADC"/>
    <w:rsid w:val="00BE4819"/>
    <w:rsid w:val="00BE482D"/>
    <w:rsid w:val="00BE5AE6"/>
    <w:rsid w:val="00BE609B"/>
    <w:rsid w:val="00BE72B4"/>
    <w:rsid w:val="00BF1282"/>
    <w:rsid w:val="00BF1694"/>
    <w:rsid w:val="00BF25DB"/>
    <w:rsid w:val="00BF2E2D"/>
    <w:rsid w:val="00BF47EB"/>
    <w:rsid w:val="00C01581"/>
    <w:rsid w:val="00C02342"/>
    <w:rsid w:val="00C02884"/>
    <w:rsid w:val="00C04D20"/>
    <w:rsid w:val="00C0608B"/>
    <w:rsid w:val="00C072B8"/>
    <w:rsid w:val="00C076C1"/>
    <w:rsid w:val="00C10C2F"/>
    <w:rsid w:val="00C14C75"/>
    <w:rsid w:val="00C16F93"/>
    <w:rsid w:val="00C219AC"/>
    <w:rsid w:val="00C21A42"/>
    <w:rsid w:val="00C22CAB"/>
    <w:rsid w:val="00C24865"/>
    <w:rsid w:val="00C250F9"/>
    <w:rsid w:val="00C2781B"/>
    <w:rsid w:val="00C314FD"/>
    <w:rsid w:val="00C33424"/>
    <w:rsid w:val="00C33984"/>
    <w:rsid w:val="00C33D25"/>
    <w:rsid w:val="00C35493"/>
    <w:rsid w:val="00C3679E"/>
    <w:rsid w:val="00C37708"/>
    <w:rsid w:val="00C37D14"/>
    <w:rsid w:val="00C3B199"/>
    <w:rsid w:val="00C407A6"/>
    <w:rsid w:val="00C413D0"/>
    <w:rsid w:val="00C413FC"/>
    <w:rsid w:val="00C43246"/>
    <w:rsid w:val="00C43979"/>
    <w:rsid w:val="00C43F88"/>
    <w:rsid w:val="00C44FDA"/>
    <w:rsid w:val="00C465EE"/>
    <w:rsid w:val="00C501F1"/>
    <w:rsid w:val="00C5024F"/>
    <w:rsid w:val="00C5076C"/>
    <w:rsid w:val="00C51B48"/>
    <w:rsid w:val="00C53600"/>
    <w:rsid w:val="00C53A4D"/>
    <w:rsid w:val="00C54D17"/>
    <w:rsid w:val="00C55FB7"/>
    <w:rsid w:val="00C56797"/>
    <w:rsid w:val="00C6217E"/>
    <w:rsid w:val="00C63333"/>
    <w:rsid w:val="00C635E0"/>
    <w:rsid w:val="00C636C8"/>
    <w:rsid w:val="00C65AD4"/>
    <w:rsid w:val="00C7267E"/>
    <w:rsid w:val="00C729C2"/>
    <w:rsid w:val="00C72C5B"/>
    <w:rsid w:val="00C74E23"/>
    <w:rsid w:val="00C751AA"/>
    <w:rsid w:val="00C7757F"/>
    <w:rsid w:val="00C77F64"/>
    <w:rsid w:val="00C8140C"/>
    <w:rsid w:val="00C825EA"/>
    <w:rsid w:val="00C8504F"/>
    <w:rsid w:val="00C85F16"/>
    <w:rsid w:val="00C868C7"/>
    <w:rsid w:val="00C904E2"/>
    <w:rsid w:val="00C92F78"/>
    <w:rsid w:val="00C966D6"/>
    <w:rsid w:val="00CA023E"/>
    <w:rsid w:val="00CA61E4"/>
    <w:rsid w:val="00CA6A71"/>
    <w:rsid w:val="00CA7F42"/>
    <w:rsid w:val="00CB3BDC"/>
    <w:rsid w:val="00CB43A1"/>
    <w:rsid w:val="00CB53AB"/>
    <w:rsid w:val="00CB5781"/>
    <w:rsid w:val="00CB5DF5"/>
    <w:rsid w:val="00CB7228"/>
    <w:rsid w:val="00CC6BEF"/>
    <w:rsid w:val="00CC76D7"/>
    <w:rsid w:val="00CD01E9"/>
    <w:rsid w:val="00CD398E"/>
    <w:rsid w:val="00CD6AAC"/>
    <w:rsid w:val="00CD73DA"/>
    <w:rsid w:val="00CE01E8"/>
    <w:rsid w:val="00CE056D"/>
    <w:rsid w:val="00CE0810"/>
    <w:rsid w:val="00CE1D9F"/>
    <w:rsid w:val="00CE3878"/>
    <w:rsid w:val="00CE6319"/>
    <w:rsid w:val="00CE7DAA"/>
    <w:rsid w:val="00CF29AD"/>
    <w:rsid w:val="00CF3232"/>
    <w:rsid w:val="00CF3735"/>
    <w:rsid w:val="00CF387F"/>
    <w:rsid w:val="00CF3C27"/>
    <w:rsid w:val="00CF77D6"/>
    <w:rsid w:val="00CF7A1E"/>
    <w:rsid w:val="00D00E61"/>
    <w:rsid w:val="00D00FFC"/>
    <w:rsid w:val="00D01C53"/>
    <w:rsid w:val="00D0377E"/>
    <w:rsid w:val="00D0683F"/>
    <w:rsid w:val="00D06C85"/>
    <w:rsid w:val="00D06D74"/>
    <w:rsid w:val="00D10771"/>
    <w:rsid w:val="00D11465"/>
    <w:rsid w:val="00D12821"/>
    <w:rsid w:val="00D15025"/>
    <w:rsid w:val="00D154A3"/>
    <w:rsid w:val="00D15ACE"/>
    <w:rsid w:val="00D20351"/>
    <w:rsid w:val="00D2184B"/>
    <w:rsid w:val="00D2239F"/>
    <w:rsid w:val="00D22BB4"/>
    <w:rsid w:val="00D24BE6"/>
    <w:rsid w:val="00D24EE7"/>
    <w:rsid w:val="00D2618F"/>
    <w:rsid w:val="00D26D6D"/>
    <w:rsid w:val="00D276A9"/>
    <w:rsid w:val="00D305B3"/>
    <w:rsid w:val="00D33AB1"/>
    <w:rsid w:val="00D353F8"/>
    <w:rsid w:val="00D365E6"/>
    <w:rsid w:val="00D36AE1"/>
    <w:rsid w:val="00D37DEE"/>
    <w:rsid w:val="00D418BF"/>
    <w:rsid w:val="00D46190"/>
    <w:rsid w:val="00D461C8"/>
    <w:rsid w:val="00D47125"/>
    <w:rsid w:val="00D52801"/>
    <w:rsid w:val="00D52B96"/>
    <w:rsid w:val="00D550FC"/>
    <w:rsid w:val="00D552E1"/>
    <w:rsid w:val="00D578FA"/>
    <w:rsid w:val="00D57E4C"/>
    <w:rsid w:val="00D609F6"/>
    <w:rsid w:val="00D60B45"/>
    <w:rsid w:val="00D61D67"/>
    <w:rsid w:val="00D62458"/>
    <w:rsid w:val="00D62E70"/>
    <w:rsid w:val="00D63D95"/>
    <w:rsid w:val="00D6728E"/>
    <w:rsid w:val="00D728D7"/>
    <w:rsid w:val="00D739DB"/>
    <w:rsid w:val="00D806E6"/>
    <w:rsid w:val="00D80C18"/>
    <w:rsid w:val="00D82382"/>
    <w:rsid w:val="00D82F55"/>
    <w:rsid w:val="00D83C83"/>
    <w:rsid w:val="00D83D87"/>
    <w:rsid w:val="00D932F2"/>
    <w:rsid w:val="00D9344E"/>
    <w:rsid w:val="00D93D6F"/>
    <w:rsid w:val="00D9587F"/>
    <w:rsid w:val="00D9776F"/>
    <w:rsid w:val="00DA10B5"/>
    <w:rsid w:val="00DA33CD"/>
    <w:rsid w:val="00DA50D1"/>
    <w:rsid w:val="00DA7513"/>
    <w:rsid w:val="00DA7F65"/>
    <w:rsid w:val="00DB231E"/>
    <w:rsid w:val="00DB2553"/>
    <w:rsid w:val="00DB3883"/>
    <w:rsid w:val="00DB3BE9"/>
    <w:rsid w:val="00DB57C5"/>
    <w:rsid w:val="00DB66C3"/>
    <w:rsid w:val="00DB690F"/>
    <w:rsid w:val="00DB6979"/>
    <w:rsid w:val="00DC0F10"/>
    <w:rsid w:val="00DC51D1"/>
    <w:rsid w:val="00DC5251"/>
    <w:rsid w:val="00DD1014"/>
    <w:rsid w:val="00DD18B6"/>
    <w:rsid w:val="00DD404D"/>
    <w:rsid w:val="00DD4065"/>
    <w:rsid w:val="00DD447B"/>
    <w:rsid w:val="00DD45A1"/>
    <w:rsid w:val="00DD4AB2"/>
    <w:rsid w:val="00DE1D92"/>
    <w:rsid w:val="00DE43EF"/>
    <w:rsid w:val="00DF081A"/>
    <w:rsid w:val="00DF0F3C"/>
    <w:rsid w:val="00DF5379"/>
    <w:rsid w:val="00DF794F"/>
    <w:rsid w:val="00E004AF"/>
    <w:rsid w:val="00E00DD1"/>
    <w:rsid w:val="00E0325C"/>
    <w:rsid w:val="00E039C0"/>
    <w:rsid w:val="00E03A06"/>
    <w:rsid w:val="00E06C87"/>
    <w:rsid w:val="00E0714A"/>
    <w:rsid w:val="00E07694"/>
    <w:rsid w:val="00E07A32"/>
    <w:rsid w:val="00E07F32"/>
    <w:rsid w:val="00E10F2E"/>
    <w:rsid w:val="00E1546B"/>
    <w:rsid w:val="00E15733"/>
    <w:rsid w:val="00E15BCA"/>
    <w:rsid w:val="00E16269"/>
    <w:rsid w:val="00E2320B"/>
    <w:rsid w:val="00E2575D"/>
    <w:rsid w:val="00E26B75"/>
    <w:rsid w:val="00E30B62"/>
    <w:rsid w:val="00E31379"/>
    <w:rsid w:val="00E37389"/>
    <w:rsid w:val="00E37C18"/>
    <w:rsid w:val="00E40C51"/>
    <w:rsid w:val="00E4117C"/>
    <w:rsid w:val="00E431FB"/>
    <w:rsid w:val="00E4440E"/>
    <w:rsid w:val="00E44C8A"/>
    <w:rsid w:val="00E4548E"/>
    <w:rsid w:val="00E45D32"/>
    <w:rsid w:val="00E46C6D"/>
    <w:rsid w:val="00E47275"/>
    <w:rsid w:val="00E47DC2"/>
    <w:rsid w:val="00E500F4"/>
    <w:rsid w:val="00E5039C"/>
    <w:rsid w:val="00E51746"/>
    <w:rsid w:val="00E539CF"/>
    <w:rsid w:val="00E542FF"/>
    <w:rsid w:val="00E54C6B"/>
    <w:rsid w:val="00E55DB9"/>
    <w:rsid w:val="00E56E79"/>
    <w:rsid w:val="00E57D15"/>
    <w:rsid w:val="00E617F6"/>
    <w:rsid w:val="00E63C3A"/>
    <w:rsid w:val="00E65593"/>
    <w:rsid w:val="00E66900"/>
    <w:rsid w:val="00E705EE"/>
    <w:rsid w:val="00E708A8"/>
    <w:rsid w:val="00E70A10"/>
    <w:rsid w:val="00E71AF1"/>
    <w:rsid w:val="00E72112"/>
    <w:rsid w:val="00E727E3"/>
    <w:rsid w:val="00E72A45"/>
    <w:rsid w:val="00E72D19"/>
    <w:rsid w:val="00E749FE"/>
    <w:rsid w:val="00E763BB"/>
    <w:rsid w:val="00E77458"/>
    <w:rsid w:val="00E8063F"/>
    <w:rsid w:val="00E80A91"/>
    <w:rsid w:val="00E823FB"/>
    <w:rsid w:val="00E82F33"/>
    <w:rsid w:val="00E8476C"/>
    <w:rsid w:val="00E8487C"/>
    <w:rsid w:val="00E8491B"/>
    <w:rsid w:val="00E850F9"/>
    <w:rsid w:val="00E8738C"/>
    <w:rsid w:val="00E9005F"/>
    <w:rsid w:val="00E900B9"/>
    <w:rsid w:val="00E9171E"/>
    <w:rsid w:val="00E932FC"/>
    <w:rsid w:val="00E94543"/>
    <w:rsid w:val="00E947BD"/>
    <w:rsid w:val="00E95786"/>
    <w:rsid w:val="00E959E4"/>
    <w:rsid w:val="00E97A0D"/>
    <w:rsid w:val="00EA0B96"/>
    <w:rsid w:val="00EA0FA8"/>
    <w:rsid w:val="00EA2BD5"/>
    <w:rsid w:val="00EA3103"/>
    <w:rsid w:val="00EA3471"/>
    <w:rsid w:val="00EA3D04"/>
    <w:rsid w:val="00EA3F6C"/>
    <w:rsid w:val="00EA4F9F"/>
    <w:rsid w:val="00EA77E7"/>
    <w:rsid w:val="00EB0708"/>
    <w:rsid w:val="00EB1168"/>
    <w:rsid w:val="00EB2872"/>
    <w:rsid w:val="00EB4F3D"/>
    <w:rsid w:val="00EB65C6"/>
    <w:rsid w:val="00EC01F6"/>
    <w:rsid w:val="00EC224A"/>
    <w:rsid w:val="00EC5936"/>
    <w:rsid w:val="00EC5C9C"/>
    <w:rsid w:val="00EC7844"/>
    <w:rsid w:val="00EC7D61"/>
    <w:rsid w:val="00ED257F"/>
    <w:rsid w:val="00ED482A"/>
    <w:rsid w:val="00ED4DDC"/>
    <w:rsid w:val="00ED7487"/>
    <w:rsid w:val="00ED7613"/>
    <w:rsid w:val="00EE0062"/>
    <w:rsid w:val="00EE0322"/>
    <w:rsid w:val="00EE64C5"/>
    <w:rsid w:val="00EE7A8D"/>
    <w:rsid w:val="00EF0C59"/>
    <w:rsid w:val="00EF53D3"/>
    <w:rsid w:val="00EF6210"/>
    <w:rsid w:val="00EF6773"/>
    <w:rsid w:val="00F0174B"/>
    <w:rsid w:val="00F01BB9"/>
    <w:rsid w:val="00F02069"/>
    <w:rsid w:val="00F04FE6"/>
    <w:rsid w:val="00F058E9"/>
    <w:rsid w:val="00F05D3F"/>
    <w:rsid w:val="00F06860"/>
    <w:rsid w:val="00F11CAA"/>
    <w:rsid w:val="00F1256D"/>
    <w:rsid w:val="00F13FB4"/>
    <w:rsid w:val="00F153E5"/>
    <w:rsid w:val="00F21B26"/>
    <w:rsid w:val="00F22D95"/>
    <w:rsid w:val="00F231C2"/>
    <w:rsid w:val="00F30AA3"/>
    <w:rsid w:val="00F3180D"/>
    <w:rsid w:val="00F32435"/>
    <w:rsid w:val="00F36F32"/>
    <w:rsid w:val="00F40687"/>
    <w:rsid w:val="00F40A4D"/>
    <w:rsid w:val="00F40D00"/>
    <w:rsid w:val="00F40F2C"/>
    <w:rsid w:val="00F40F8E"/>
    <w:rsid w:val="00F4596F"/>
    <w:rsid w:val="00F46B18"/>
    <w:rsid w:val="00F50941"/>
    <w:rsid w:val="00F50DE7"/>
    <w:rsid w:val="00F51DEA"/>
    <w:rsid w:val="00F53F8A"/>
    <w:rsid w:val="00F55B2E"/>
    <w:rsid w:val="00F55BE0"/>
    <w:rsid w:val="00F56242"/>
    <w:rsid w:val="00F607D1"/>
    <w:rsid w:val="00F621F7"/>
    <w:rsid w:val="00F62E08"/>
    <w:rsid w:val="00F63104"/>
    <w:rsid w:val="00F65124"/>
    <w:rsid w:val="00F668A2"/>
    <w:rsid w:val="00F67B61"/>
    <w:rsid w:val="00F70B13"/>
    <w:rsid w:val="00F70DF5"/>
    <w:rsid w:val="00F739B1"/>
    <w:rsid w:val="00F739D5"/>
    <w:rsid w:val="00F75116"/>
    <w:rsid w:val="00F76D1B"/>
    <w:rsid w:val="00F76F78"/>
    <w:rsid w:val="00F7709B"/>
    <w:rsid w:val="00F8144E"/>
    <w:rsid w:val="00F81E50"/>
    <w:rsid w:val="00F83784"/>
    <w:rsid w:val="00F85AB2"/>
    <w:rsid w:val="00F87BEC"/>
    <w:rsid w:val="00F908F8"/>
    <w:rsid w:val="00F918F1"/>
    <w:rsid w:val="00F9487F"/>
    <w:rsid w:val="00F96CD1"/>
    <w:rsid w:val="00F976D3"/>
    <w:rsid w:val="00F97892"/>
    <w:rsid w:val="00FA2172"/>
    <w:rsid w:val="00FA3930"/>
    <w:rsid w:val="00FA5BE6"/>
    <w:rsid w:val="00FA6704"/>
    <w:rsid w:val="00FB02F9"/>
    <w:rsid w:val="00FB0921"/>
    <w:rsid w:val="00FB0E54"/>
    <w:rsid w:val="00FB162C"/>
    <w:rsid w:val="00FB2606"/>
    <w:rsid w:val="00FB2C05"/>
    <w:rsid w:val="00FB47DD"/>
    <w:rsid w:val="00FB5330"/>
    <w:rsid w:val="00FB6D6F"/>
    <w:rsid w:val="00FB7287"/>
    <w:rsid w:val="00FB7437"/>
    <w:rsid w:val="00FB76D3"/>
    <w:rsid w:val="00FC0A10"/>
    <w:rsid w:val="00FC1433"/>
    <w:rsid w:val="00FC31AC"/>
    <w:rsid w:val="00FC3EC9"/>
    <w:rsid w:val="00FC4EAB"/>
    <w:rsid w:val="00FC56C9"/>
    <w:rsid w:val="00FD099B"/>
    <w:rsid w:val="00FD131D"/>
    <w:rsid w:val="00FD1CAE"/>
    <w:rsid w:val="00FD2623"/>
    <w:rsid w:val="00FD2778"/>
    <w:rsid w:val="00FD5EA0"/>
    <w:rsid w:val="00FD659B"/>
    <w:rsid w:val="00FD69D0"/>
    <w:rsid w:val="00FD6D96"/>
    <w:rsid w:val="00FD75CB"/>
    <w:rsid w:val="00FE2EC0"/>
    <w:rsid w:val="00FE5713"/>
    <w:rsid w:val="00FE642E"/>
    <w:rsid w:val="00FE7E81"/>
    <w:rsid w:val="00FE7F26"/>
    <w:rsid w:val="00FF14F6"/>
    <w:rsid w:val="00FF1A39"/>
    <w:rsid w:val="00FF213F"/>
    <w:rsid w:val="00FF273A"/>
    <w:rsid w:val="00FF3DD6"/>
    <w:rsid w:val="00FF4353"/>
    <w:rsid w:val="00FF4382"/>
    <w:rsid w:val="00FF4806"/>
    <w:rsid w:val="00FF5E40"/>
    <w:rsid w:val="00FF736A"/>
    <w:rsid w:val="00FF7889"/>
    <w:rsid w:val="010EA76D"/>
    <w:rsid w:val="012B9263"/>
    <w:rsid w:val="017A9CF9"/>
    <w:rsid w:val="0188192A"/>
    <w:rsid w:val="01A537F5"/>
    <w:rsid w:val="01C05ABE"/>
    <w:rsid w:val="02883606"/>
    <w:rsid w:val="02E1D8F7"/>
    <w:rsid w:val="02EB40D8"/>
    <w:rsid w:val="02F6FEB0"/>
    <w:rsid w:val="03591523"/>
    <w:rsid w:val="036190BA"/>
    <w:rsid w:val="0362FC52"/>
    <w:rsid w:val="03700FFA"/>
    <w:rsid w:val="0398B9D5"/>
    <w:rsid w:val="03C6684E"/>
    <w:rsid w:val="03E4F0D4"/>
    <w:rsid w:val="0449B0D2"/>
    <w:rsid w:val="044A0AC8"/>
    <w:rsid w:val="04650DDB"/>
    <w:rsid w:val="049AE9C6"/>
    <w:rsid w:val="04BF2274"/>
    <w:rsid w:val="04C6AA58"/>
    <w:rsid w:val="0516028D"/>
    <w:rsid w:val="05B51076"/>
    <w:rsid w:val="06329FB5"/>
    <w:rsid w:val="06399297"/>
    <w:rsid w:val="06462783"/>
    <w:rsid w:val="0680969E"/>
    <w:rsid w:val="07EE767A"/>
    <w:rsid w:val="080FB3DF"/>
    <w:rsid w:val="08382C58"/>
    <w:rsid w:val="08EB1309"/>
    <w:rsid w:val="0916C6A0"/>
    <w:rsid w:val="09659615"/>
    <w:rsid w:val="09E4435B"/>
    <w:rsid w:val="09FE589C"/>
    <w:rsid w:val="0A644583"/>
    <w:rsid w:val="0A9055E9"/>
    <w:rsid w:val="0A996EA4"/>
    <w:rsid w:val="0B482E72"/>
    <w:rsid w:val="0B69CF32"/>
    <w:rsid w:val="0C3232D2"/>
    <w:rsid w:val="0C32F283"/>
    <w:rsid w:val="0C3E1C67"/>
    <w:rsid w:val="0C526DD3"/>
    <w:rsid w:val="0C57A870"/>
    <w:rsid w:val="0CE91E32"/>
    <w:rsid w:val="0CEFD822"/>
    <w:rsid w:val="0D1A81A1"/>
    <w:rsid w:val="0D1BB79D"/>
    <w:rsid w:val="0D328563"/>
    <w:rsid w:val="0D36816B"/>
    <w:rsid w:val="0D52AA41"/>
    <w:rsid w:val="0D7D0B10"/>
    <w:rsid w:val="0DAF3609"/>
    <w:rsid w:val="0DBA2E0E"/>
    <w:rsid w:val="0DF09318"/>
    <w:rsid w:val="0E1858A2"/>
    <w:rsid w:val="0E3CFEA1"/>
    <w:rsid w:val="0E8A40D0"/>
    <w:rsid w:val="0E8C878B"/>
    <w:rsid w:val="0E9046A2"/>
    <w:rsid w:val="0EB787FE"/>
    <w:rsid w:val="0ED10A6A"/>
    <w:rsid w:val="0EE0EF13"/>
    <w:rsid w:val="0F60278E"/>
    <w:rsid w:val="0F61E709"/>
    <w:rsid w:val="0F72C380"/>
    <w:rsid w:val="0F7B28A2"/>
    <w:rsid w:val="0F7F6B76"/>
    <w:rsid w:val="0FE50BE9"/>
    <w:rsid w:val="100B5638"/>
    <w:rsid w:val="1053585F"/>
    <w:rsid w:val="1094DDF8"/>
    <w:rsid w:val="10C50EB7"/>
    <w:rsid w:val="111ABB0C"/>
    <w:rsid w:val="113E376E"/>
    <w:rsid w:val="117A557F"/>
    <w:rsid w:val="118BA9EC"/>
    <w:rsid w:val="119CE871"/>
    <w:rsid w:val="11AFAA9C"/>
    <w:rsid w:val="11C7E764"/>
    <w:rsid w:val="1228454C"/>
    <w:rsid w:val="12450077"/>
    <w:rsid w:val="126BF2D1"/>
    <w:rsid w:val="12E5F82B"/>
    <w:rsid w:val="13293151"/>
    <w:rsid w:val="13A16D5A"/>
    <w:rsid w:val="13D02DA9"/>
    <w:rsid w:val="13DB5D28"/>
    <w:rsid w:val="14599442"/>
    <w:rsid w:val="14677938"/>
    <w:rsid w:val="146A4926"/>
    <w:rsid w:val="14924888"/>
    <w:rsid w:val="14FAEA07"/>
    <w:rsid w:val="157829A8"/>
    <w:rsid w:val="1581F40E"/>
    <w:rsid w:val="15BD2097"/>
    <w:rsid w:val="15D4744D"/>
    <w:rsid w:val="15F7F44F"/>
    <w:rsid w:val="16061987"/>
    <w:rsid w:val="161666C3"/>
    <w:rsid w:val="16336B26"/>
    <w:rsid w:val="164322F0"/>
    <w:rsid w:val="164975F2"/>
    <w:rsid w:val="16B58DB1"/>
    <w:rsid w:val="174382B6"/>
    <w:rsid w:val="1751B2C0"/>
    <w:rsid w:val="17DEF351"/>
    <w:rsid w:val="17E7C6CB"/>
    <w:rsid w:val="18624F78"/>
    <w:rsid w:val="18720FF4"/>
    <w:rsid w:val="1887C516"/>
    <w:rsid w:val="18B03AA4"/>
    <w:rsid w:val="18B441FB"/>
    <w:rsid w:val="18ED8321"/>
    <w:rsid w:val="1904A602"/>
    <w:rsid w:val="1938BC29"/>
    <w:rsid w:val="197A8AEF"/>
    <w:rsid w:val="1A00601F"/>
    <w:rsid w:val="1A290750"/>
    <w:rsid w:val="1A7C8AE8"/>
    <w:rsid w:val="1AE15FED"/>
    <w:rsid w:val="1BEBE2BD"/>
    <w:rsid w:val="1C1CFB2E"/>
    <w:rsid w:val="1C44C621"/>
    <w:rsid w:val="1C694A38"/>
    <w:rsid w:val="1C7D41A4"/>
    <w:rsid w:val="1CEC46BC"/>
    <w:rsid w:val="1D1E2BD5"/>
    <w:rsid w:val="1D2C58BA"/>
    <w:rsid w:val="1D41AC89"/>
    <w:rsid w:val="1D5F036A"/>
    <w:rsid w:val="1D929F99"/>
    <w:rsid w:val="1D9EC77C"/>
    <w:rsid w:val="1DABC7F6"/>
    <w:rsid w:val="1E0F8438"/>
    <w:rsid w:val="1EB05221"/>
    <w:rsid w:val="1EEBC602"/>
    <w:rsid w:val="1F25A24B"/>
    <w:rsid w:val="1F59945B"/>
    <w:rsid w:val="1F65E93D"/>
    <w:rsid w:val="1FD763A7"/>
    <w:rsid w:val="208BEAA5"/>
    <w:rsid w:val="20A0BEC0"/>
    <w:rsid w:val="20CA405B"/>
    <w:rsid w:val="21579ECC"/>
    <w:rsid w:val="2207B763"/>
    <w:rsid w:val="22194C30"/>
    <w:rsid w:val="22397F0F"/>
    <w:rsid w:val="224D77A0"/>
    <w:rsid w:val="22B407A5"/>
    <w:rsid w:val="23160BB0"/>
    <w:rsid w:val="234DD887"/>
    <w:rsid w:val="23614663"/>
    <w:rsid w:val="23916F5A"/>
    <w:rsid w:val="23A61519"/>
    <w:rsid w:val="2401E11D"/>
    <w:rsid w:val="241B097A"/>
    <w:rsid w:val="244882F3"/>
    <w:rsid w:val="2473273B"/>
    <w:rsid w:val="2491556F"/>
    <w:rsid w:val="24CCB300"/>
    <w:rsid w:val="2573AF59"/>
    <w:rsid w:val="25B6D9DB"/>
    <w:rsid w:val="25E29D0E"/>
    <w:rsid w:val="25FF182D"/>
    <w:rsid w:val="26008D0B"/>
    <w:rsid w:val="262285BB"/>
    <w:rsid w:val="26379468"/>
    <w:rsid w:val="265590C6"/>
    <w:rsid w:val="265936F0"/>
    <w:rsid w:val="266559B6"/>
    <w:rsid w:val="26C20029"/>
    <w:rsid w:val="26C2E30C"/>
    <w:rsid w:val="278E6D1E"/>
    <w:rsid w:val="27994FBD"/>
    <w:rsid w:val="27F14FF2"/>
    <w:rsid w:val="282BF104"/>
    <w:rsid w:val="288FD537"/>
    <w:rsid w:val="2896341D"/>
    <w:rsid w:val="28C7357B"/>
    <w:rsid w:val="28CC0D87"/>
    <w:rsid w:val="29033562"/>
    <w:rsid w:val="29125B7C"/>
    <w:rsid w:val="291D3E87"/>
    <w:rsid w:val="29234929"/>
    <w:rsid w:val="29788FB9"/>
    <w:rsid w:val="29933F6A"/>
    <w:rsid w:val="29C599C1"/>
    <w:rsid w:val="2A45AD14"/>
    <w:rsid w:val="2A63522C"/>
    <w:rsid w:val="2A9C0672"/>
    <w:rsid w:val="2AD09670"/>
    <w:rsid w:val="2AD3FF13"/>
    <w:rsid w:val="2B23A108"/>
    <w:rsid w:val="2B45E4E0"/>
    <w:rsid w:val="2B79D3B0"/>
    <w:rsid w:val="2BA050CE"/>
    <w:rsid w:val="2C09F40D"/>
    <w:rsid w:val="2C348917"/>
    <w:rsid w:val="2C3D2910"/>
    <w:rsid w:val="2C8551C5"/>
    <w:rsid w:val="2C9794FE"/>
    <w:rsid w:val="2CC24FA4"/>
    <w:rsid w:val="2D20AC50"/>
    <w:rsid w:val="2D522B06"/>
    <w:rsid w:val="2DDF8A52"/>
    <w:rsid w:val="2DE2842B"/>
    <w:rsid w:val="2E074BBB"/>
    <w:rsid w:val="2E215F8F"/>
    <w:rsid w:val="2E5B41CA"/>
    <w:rsid w:val="2EE25771"/>
    <w:rsid w:val="2EF66A7F"/>
    <w:rsid w:val="2EFFBCBE"/>
    <w:rsid w:val="2F335B4E"/>
    <w:rsid w:val="2F7772AB"/>
    <w:rsid w:val="2F8448D9"/>
    <w:rsid w:val="2F90326E"/>
    <w:rsid w:val="2F9F1652"/>
    <w:rsid w:val="2FA9BE77"/>
    <w:rsid w:val="3132FAA8"/>
    <w:rsid w:val="31E9B1BC"/>
    <w:rsid w:val="32214DC6"/>
    <w:rsid w:val="324DD42F"/>
    <w:rsid w:val="328244C9"/>
    <w:rsid w:val="32B37ED4"/>
    <w:rsid w:val="32DEDE3D"/>
    <w:rsid w:val="3385AEFC"/>
    <w:rsid w:val="33F4EF8A"/>
    <w:rsid w:val="33FBDD95"/>
    <w:rsid w:val="3460D672"/>
    <w:rsid w:val="351499A9"/>
    <w:rsid w:val="3539B599"/>
    <w:rsid w:val="356EA367"/>
    <w:rsid w:val="3585DF7B"/>
    <w:rsid w:val="35BEE6DD"/>
    <w:rsid w:val="364BC5E6"/>
    <w:rsid w:val="36CC0D1D"/>
    <w:rsid w:val="371E7B16"/>
    <w:rsid w:val="377861BF"/>
    <w:rsid w:val="37BAB938"/>
    <w:rsid w:val="3845AEA6"/>
    <w:rsid w:val="385F9C88"/>
    <w:rsid w:val="38751C7A"/>
    <w:rsid w:val="38BFC2CF"/>
    <w:rsid w:val="38CE0A98"/>
    <w:rsid w:val="38D2DCEE"/>
    <w:rsid w:val="38FD17FF"/>
    <w:rsid w:val="390F369E"/>
    <w:rsid w:val="399B8BF9"/>
    <w:rsid w:val="39AB1860"/>
    <w:rsid w:val="3A000439"/>
    <w:rsid w:val="3A8F33F1"/>
    <w:rsid w:val="3AA0EA79"/>
    <w:rsid w:val="3AB0FB4C"/>
    <w:rsid w:val="3AFEB3A7"/>
    <w:rsid w:val="3B31AC9E"/>
    <w:rsid w:val="3B380D0E"/>
    <w:rsid w:val="3B39C4D2"/>
    <w:rsid w:val="3B3D5CCC"/>
    <w:rsid w:val="3B4BB4CF"/>
    <w:rsid w:val="3B9C7204"/>
    <w:rsid w:val="3BC51769"/>
    <w:rsid w:val="3C4714C9"/>
    <w:rsid w:val="3C56BC09"/>
    <w:rsid w:val="3C99BDB2"/>
    <w:rsid w:val="3D5A327F"/>
    <w:rsid w:val="3D7FAE48"/>
    <w:rsid w:val="3E227E49"/>
    <w:rsid w:val="3EB3E7A3"/>
    <w:rsid w:val="3EFCB82B"/>
    <w:rsid w:val="3F44F4ED"/>
    <w:rsid w:val="3FCAEFA2"/>
    <w:rsid w:val="40144E9A"/>
    <w:rsid w:val="40317AF3"/>
    <w:rsid w:val="403B57CF"/>
    <w:rsid w:val="404E7A81"/>
    <w:rsid w:val="406D1016"/>
    <w:rsid w:val="40CE0719"/>
    <w:rsid w:val="40F8D4E6"/>
    <w:rsid w:val="413A3913"/>
    <w:rsid w:val="41539346"/>
    <w:rsid w:val="41A92E8F"/>
    <w:rsid w:val="41E64290"/>
    <w:rsid w:val="42086CD3"/>
    <w:rsid w:val="425CF1C6"/>
    <w:rsid w:val="4283953C"/>
    <w:rsid w:val="4344D6B7"/>
    <w:rsid w:val="439B1002"/>
    <w:rsid w:val="43A80BEC"/>
    <w:rsid w:val="43ADFF24"/>
    <w:rsid w:val="43C01974"/>
    <w:rsid w:val="43CC5656"/>
    <w:rsid w:val="44305244"/>
    <w:rsid w:val="44428DFB"/>
    <w:rsid w:val="4444A753"/>
    <w:rsid w:val="44481CBD"/>
    <w:rsid w:val="44516B79"/>
    <w:rsid w:val="446F82E2"/>
    <w:rsid w:val="4492B1EC"/>
    <w:rsid w:val="44A97FC0"/>
    <w:rsid w:val="44EC9BF5"/>
    <w:rsid w:val="45F527F5"/>
    <w:rsid w:val="46B92589"/>
    <w:rsid w:val="46D34091"/>
    <w:rsid w:val="46DBDDF6"/>
    <w:rsid w:val="478D5345"/>
    <w:rsid w:val="47ABFB0F"/>
    <w:rsid w:val="47C53D42"/>
    <w:rsid w:val="47D36585"/>
    <w:rsid w:val="47E614C1"/>
    <w:rsid w:val="48027A45"/>
    <w:rsid w:val="48196C32"/>
    <w:rsid w:val="48243CB7"/>
    <w:rsid w:val="482C4538"/>
    <w:rsid w:val="48470BC4"/>
    <w:rsid w:val="485E9888"/>
    <w:rsid w:val="48C68B0A"/>
    <w:rsid w:val="4950FC50"/>
    <w:rsid w:val="49672A29"/>
    <w:rsid w:val="4A3A6EB1"/>
    <w:rsid w:val="4A4D113B"/>
    <w:rsid w:val="4A99589B"/>
    <w:rsid w:val="4AD8271C"/>
    <w:rsid w:val="4AFD0C2F"/>
    <w:rsid w:val="4BA5E88C"/>
    <w:rsid w:val="4BAB1290"/>
    <w:rsid w:val="4BB6F03A"/>
    <w:rsid w:val="4BD28759"/>
    <w:rsid w:val="4BE1EB3E"/>
    <w:rsid w:val="4C1F495F"/>
    <w:rsid w:val="4C291DC6"/>
    <w:rsid w:val="4CA952BF"/>
    <w:rsid w:val="4CC6B6AA"/>
    <w:rsid w:val="4CE55571"/>
    <w:rsid w:val="4CF37088"/>
    <w:rsid w:val="4D17AFC8"/>
    <w:rsid w:val="4D1C49A5"/>
    <w:rsid w:val="4D28747E"/>
    <w:rsid w:val="4D63ADFE"/>
    <w:rsid w:val="4DB52727"/>
    <w:rsid w:val="4DC69423"/>
    <w:rsid w:val="4E32B959"/>
    <w:rsid w:val="4E34ACF1"/>
    <w:rsid w:val="4E6ACE87"/>
    <w:rsid w:val="4E74E91B"/>
    <w:rsid w:val="4E7F923B"/>
    <w:rsid w:val="4E937E3B"/>
    <w:rsid w:val="4EB7FCAB"/>
    <w:rsid w:val="4ED0BB70"/>
    <w:rsid w:val="4ED2055B"/>
    <w:rsid w:val="4EFF7E5F"/>
    <w:rsid w:val="4F69FCC5"/>
    <w:rsid w:val="4F8F3F17"/>
    <w:rsid w:val="4FA3F7C1"/>
    <w:rsid w:val="4FA549E3"/>
    <w:rsid w:val="4FD767CC"/>
    <w:rsid w:val="4FE6046F"/>
    <w:rsid w:val="4FEF6FC4"/>
    <w:rsid w:val="5009C223"/>
    <w:rsid w:val="501416FA"/>
    <w:rsid w:val="506C8BD1"/>
    <w:rsid w:val="50B33152"/>
    <w:rsid w:val="51AC89DD"/>
    <w:rsid w:val="51B534FC"/>
    <w:rsid w:val="51BFB0AE"/>
    <w:rsid w:val="51C24223"/>
    <w:rsid w:val="51E39907"/>
    <w:rsid w:val="525444F3"/>
    <w:rsid w:val="5302ED23"/>
    <w:rsid w:val="5311A9C9"/>
    <w:rsid w:val="532F3832"/>
    <w:rsid w:val="5367D4A2"/>
    <w:rsid w:val="53833E68"/>
    <w:rsid w:val="53DD993E"/>
    <w:rsid w:val="53E5C067"/>
    <w:rsid w:val="545E40EC"/>
    <w:rsid w:val="549EBD84"/>
    <w:rsid w:val="54D5AB62"/>
    <w:rsid w:val="54DA100B"/>
    <w:rsid w:val="54E42A9F"/>
    <w:rsid w:val="551AA251"/>
    <w:rsid w:val="5526D497"/>
    <w:rsid w:val="55769593"/>
    <w:rsid w:val="55F7D254"/>
    <w:rsid w:val="561A6208"/>
    <w:rsid w:val="5639F6E2"/>
    <w:rsid w:val="563A8DE5"/>
    <w:rsid w:val="56DBCD55"/>
    <w:rsid w:val="57506C77"/>
    <w:rsid w:val="57618358"/>
    <w:rsid w:val="57F1D325"/>
    <w:rsid w:val="58096951"/>
    <w:rsid w:val="583CCB5A"/>
    <w:rsid w:val="5853D6AA"/>
    <w:rsid w:val="5866AFB0"/>
    <w:rsid w:val="58CEE328"/>
    <w:rsid w:val="595C9DB2"/>
    <w:rsid w:val="59A9BE95"/>
    <w:rsid w:val="5A067C20"/>
    <w:rsid w:val="5A7F8936"/>
    <w:rsid w:val="5B45E905"/>
    <w:rsid w:val="5B8F8DD8"/>
    <w:rsid w:val="5B90758C"/>
    <w:rsid w:val="5BCF82C6"/>
    <w:rsid w:val="5BFB7A31"/>
    <w:rsid w:val="5D1FBFE9"/>
    <w:rsid w:val="5D3F9C0E"/>
    <w:rsid w:val="5D60BA61"/>
    <w:rsid w:val="5D66B508"/>
    <w:rsid w:val="5E031153"/>
    <w:rsid w:val="5E2886F1"/>
    <w:rsid w:val="5E360322"/>
    <w:rsid w:val="5E601AEB"/>
    <w:rsid w:val="5E7CBA92"/>
    <w:rsid w:val="5EB1A6D3"/>
    <w:rsid w:val="5F067B86"/>
    <w:rsid w:val="5F992AD0"/>
    <w:rsid w:val="5FE1702B"/>
    <w:rsid w:val="609E55CA"/>
    <w:rsid w:val="60B16647"/>
    <w:rsid w:val="60F523AE"/>
    <w:rsid w:val="613ABCAD"/>
    <w:rsid w:val="620054D9"/>
    <w:rsid w:val="62088A8A"/>
    <w:rsid w:val="623EC44A"/>
    <w:rsid w:val="623F52A6"/>
    <w:rsid w:val="636AADB7"/>
    <w:rsid w:val="63874CAA"/>
    <w:rsid w:val="63BF261D"/>
    <w:rsid w:val="63D264C5"/>
    <w:rsid w:val="63D5F68C"/>
    <w:rsid w:val="63D85912"/>
    <w:rsid w:val="64157B90"/>
    <w:rsid w:val="64201D20"/>
    <w:rsid w:val="642B3D1C"/>
    <w:rsid w:val="6447973F"/>
    <w:rsid w:val="65231D0B"/>
    <w:rsid w:val="6571C6ED"/>
    <w:rsid w:val="6594ACD5"/>
    <w:rsid w:val="6598FD01"/>
    <w:rsid w:val="65B39F47"/>
    <w:rsid w:val="6630BB54"/>
    <w:rsid w:val="6649AA8F"/>
    <w:rsid w:val="66B0C7CE"/>
    <w:rsid w:val="66B3EEC5"/>
    <w:rsid w:val="67122F7B"/>
    <w:rsid w:val="674F6FA8"/>
    <w:rsid w:val="67CD14AC"/>
    <w:rsid w:val="6803D603"/>
    <w:rsid w:val="685871D1"/>
    <w:rsid w:val="6881CBA8"/>
    <w:rsid w:val="6886450C"/>
    <w:rsid w:val="68A8BB7D"/>
    <w:rsid w:val="68E01CCA"/>
    <w:rsid w:val="6904D07C"/>
    <w:rsid w:val="6913500E"/>
    <w:rsid w:val="694C34C4"/>
    <w:rsid w:val="6950EC6A"/>
    <w:rsid w:val="6971928C"/>
    <w:rsid w:val="6A399498"/>
    <w:rsid w:val="6A49FE68"/>
    <w:rsid w:val="6A51C3B5"/>
    <w:rsid w:val="6A9E3F8E"/>
    <w:rsid w:val="6AC494BE"/>
    <w:rsid w:val="6B1FD2A6"/>
    <w:rsid w:val="6B6B8239"/>
    <w:rsid w:val="6B7CFC43"/>
    <w:rsid w:val="6B80537D"/>
    <w:rsid w:val="6B90605F"/>
    <w:rsid w:val="6B949A87"/>
    <w:rsid w:val="6B964473"/>
    <w:rsid w:val="6BBFC8BD"/>
    <w:rsid w:val="6C03EE59"/>
    <w:rsid w:val="6C1662B8"/>
    <w:rsid w:val="6C7210F9"/>
    <w:rsid w:val="6C9C00C9"/>
    <w:rsid w:val="6CEF6F92"/>
    <w:rsid w:val="6D670F1A"/>
    <w:rsid w:val="6D81361C"/>
    <w:rsid w:val="6D896477"/>
    <w:rsid w:val="6DB602A8"/>
    <w:rsid w:val="6DBCAA63"/>
    <w:rsid w:val="6DC6D8D8"/>
    <w:rsid w:val="6DFA88AD"/>
    <w:rsid w:val="6E5D3C0C"/>
    <w:rsid w:val="6E5D9494"/>
    <w:rsid w:val="6EA02D3E"/>
    <w:rsid w:val="6ECE1806"/>
    <w:rsid w:val="6F1B2038"/>
    <w:rsid w:val="6F2534D8"/>
    <w:rsid w:val="6F7BCB45"/>
    <w:rsid w:val="6FB64B49"/>
    <w:rsid w:val="6FFB68C6"/>
    <w:rsid w:val="701A5DE7"/>
    <w:rsid w:val="702533E3"/>
    <w:rsid w:val="70A1DD27"/>
    <w:rsid w:val="70F3B3AD"/>
    <w:rsid w:val="71077E3A"/>
    <w:rsid w:val="71190112"/>
    <w:rsid w:val="716FE866"/>
    <w:rsid w:val="71918FEC"/>
    <w:rsid w:val="71C2ECBB"/>
    <w:rsid w:val="721D6286"/>
    <w:rsid w:val="724AF432"/>
    <w:rsid w:val="7280B0B4"/>
    <w:rsid w:val="7297BCA6"/>
    <w:rsid w:val="72E1551E"/>
    <w:rsid w:val="732AE48B"/>
    <w:rsid w:val="738C69BE"/>
    <w:rsid w:val="73FF6396"/>
    <w:rsid w:val="74139541"/>
    <w:rsid w:val="7436140B"/>
    <w:rsid w:val="75887C3D"/>
    <w:rsid w:val="759344DA"/>
    <w:rsid w:val="762874E7"/>
    <w:rsid w:val="76387DDA"/>
    <w:rsid w:val="76391941"/>
    <w:rsid w:val="764DEA85"/>
    <w:rsid w:val="76D81126"/>
    <w:rsid w:val="76DCFEBC"/>
    <w:rsid w:val="76E03528"/>
    <w:rsid w:val="77AD5FD0"/>
    <w:rsid w:val="77F01FA1"/>
    <w:rsid w:val="7800D170"/>
    <w:rsid w:val="78539C3E"/>
    <w:rsid w:val="785D5AC4"/>
    <w:rsid w:val="787C0589"/>
    <w:rsid w:val="78A4B0F9"/>
    <w:rsid w:val="78F41F26"/>
    <w:rsid w:val="79972BC0"/>
    <w:rsid w:val="79CC15CD"/>
    <w:rsid w:val="7A429C20"/>
    <w:rsid w:val="7A463050"/>
    <w:rsid w:val="7A7BCFEE"/>
    <w:rsid w:val="7A9AE105"/>
    <w:rsid w:val="7AB50320"/>
    <w:rsid w:val="7AEA514D"/>
    <w:rsid w:val="7B8210CC"/>
    <w:rsid w:val="7B9E39EC"/>
    <w:rsid w:val="7BB3A64B"/>
    <w:rsid w:val="7BB8C5B7"/>
    <w:rsid w:val="7C4125F0"/>
    <w:rsid w:val="7CCBBC2F"/>
    <w:rsid w:val="7CFC6C14"/>
    <w:rsid w:val="7D5FAACC"/>
    <w:rsid w:val="7D9494D9"/>
    <w:rsid w:val="7DC589C4"/>
    <w:rsid w:val="7DD281C7"/>
    <w:rsid w:val="7E3427E9"/>
    <w:rsid w:val="7E3AD816"/>
    <w:rsid w:val="7E40B62C"/>
    <w:rsid w:val="7E5BFC5A"/>
    <w:rsid w:val="7E888A9D"/>
    <w:rsid w:val="7E88A178"/>
    <w:rsid w:val="7EA47486"/>
    <w:rsid w:val="7EEA4C99"/>
    <w:rsid w:val="7F917F18"/>
    <w:rsid w:val="7FAD08BD"/>
    <w:rsid w:val="7FB16A6E"/>
    <w:rsid w:val="7FCA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F931F"/>
  <w15:docId w15:val="{90EC90AF-F9A4-4765-861D-A15DA4C7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0A3"/>
    <w:pPr>
      <w:spacing w:after="24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C44FDA"/>
    <w:pPr>
      <w:keepNext/>
      <w:keepLines/>
      <w:numPr>
        <w:numId w:val="4"/>
      </w:numPr>
      <w:spacing w:before="240"/>
      <w:jc w:val="both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D797D"/>
    <w:pPr>
      <w:keepNext/>
      <w:keepLines/>
      <w:spacing w:before="240"/>
      <w:ind w:left="576" w:hanging="576"/>
      <w:jc w:val="both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numPr>
        <w:ilvl w:val="2"/>
        <w:numId w:val="4"/>
      </w:numPr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numPr>
        <w:ilvl w:val="3"/>
        <w:numId w:val="4"/>
      </w:numPr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00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00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00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00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iPriority w:val="99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C44FDA"/>
    <w:rPr>
      <w:rFonts w:ascii="Arial" w:eastAsiaTheme="majorEastAsia" w:hAnsi="Arial" w:cstheme="majorBidi"/>
      <w:b/>
      <w:bCs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D797D"/>
    <w:rPr>
      <w:rFonts w:ascii="Arial" w:eastAsiaTheme="majorEastAsia" w:hAnsi="Arial" w:cstheme="majorBidi"/>
      <w:b/>
      <w:bCs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ListParagraph">
    <w:name w:val="List Paragraph"/>
    <w:aliases w:val="Dot pt,No Spacing1,List Paragraph Char Char Char,Indicator Text,List Paragraph1,Numbered Para 1,List Paragraph12,Bullet Points,MAIN CONTENT,Bullet 1,Colorful List - Accent 11,Bullets,List Paragraph (numbered (a)),References,Liste 1,1"/>
    <w:basedOn w:val="Normal"/>
    <w:link w:val="ListParagraphChar"/>
    <w:uiPriority w:val="34"/>
    <w:qFormat/>
    <w:rsid w:val="00AD4D4A"/>
    <w:pPr>
      <w:ind w:left="720"/>
      <w:contextualSpacing/>
    </w:pPr>
  </w:style>
  <w:style w:type="paragraph" w:customStyle="1" w:styleId="ZulschenderText">
    <w:name w:val="Zu löschender Text"/>
    <w:basedOn w:val="Normal"/>
    <w:link w:val="ZulschenderTextZchn"/>
    <w:qFormat/>
    <w:rsid w:val="0075144B"/>
    <w:pPr>
      <w:spacing w:before="240"/>
    </w:pPr>
    <w:rPr>
      <w:i/>
      <w:color w:val="FF0000"/>
    </w:rPr>
  </w:style>
  <w:style w:type="paragraph" w:styleId="TOC2">
    <w:name w:val="toc 2"/>
    <w:basedOn w:val="Normal"/>
    <w:next w:val="Normal"/>
    <w:autoRedefine/>
    <w:uiPriority w:val="39"/>
    <w:unhideWhenUsed/>
    <w:rsid w:val="00B57BD8"/>
    <w:pPr>
      <w:tabs>
        <w:tab w:val="right" w:leader="dot" w:pos="9061"/>
      </w:tabs>
      <w:spacing w:after="0"/>
      <w:ind w:left="567"/>
    </w:pPr>
  </w:style>
  <w:style w:type="character" w:customStyle="1" w:styleId="ZulschenderTextZchn">
    <w:name w:val="Zu löschender Text Zchn"/>
    <w:basedOn w:val="DefaultParagraphFont"/>
    <w:link w:val="ZulschenderText"/>
    <w:rsid w:val="0075144B"/>
    <w:rPr>
      <w:rFonts w:ascii="Arial" w:hAnsi="Arial"/>
      <w:i/>
      <w:color w:val="FF0000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610E5"/>
    <w:pPr>
      <w:tabs>
        <w:tab w:val="left" w:pos="567"/>
        <w:tab w:val="right" w:leader="dot" w:pos="9061"/>
      </w:tabs>
      <w:spacing w:before="240" w:after="0"/>
      <w:ind w:left="567" w:hanging="567"/>
    </w:pPr>
    <w:rPr>
      <w:bCs/>
    </w:rPr>
  </w:style>
  <w:style w:type="character" w:styleId="Hyperlink">
    <w:name w:val="Hyperlink"/>
    <w:basedOn w:val="DefaultParagraphFont"/>
    <w:uiPriority w:val="99"/>
    <w:unhideWhenUsed/>
    <w:rsid w:val="00B6676B"/>
    <w:rPr>
      <w:color w:val="0563C1" w:themeColor="hyperlink"/>
      <w:u w:val="single"/>
    </w:rPr>
  </w:style>
  <w:style w:type="paragraph" w:customStyle="1" w:styleId="ZwischenberschriftohneAbstand">
    <w:name w:val="Zwischenüberschrift ohne Abstand"/>
    <w:basedOn w:val="Normal"/>
    <w:next w:val="Normal"/>
    <w:link w:val="ZwischenberschriftohneAbstandZchn"/>
    <w:qFormat/>
    <w:rsid w:val="0030370B"/>
    <w:pPr>
      <w:keepNext/>
      <w:spacing w:after="0"/>
    </w:pPr>
  </w:style>
  <w:style w:type="paragraph" w:customStyle="1" w:styleId="ZwischenberschriftmitAbstand">
    <w:name w:val="Zwischenüberschrift mit Abstand"/>
    <w:basedOn w:val="Normal"/>
    <w:next w:val="Normal"/>
    <w:link w:val="ZwischenberschriftmitAbstandZchn"/>
    <w:qFormat/>
    <w:rsid w:val="00B70158"/>
    <w:pPr>
      <w:keepNext/>
    </w:pPr>
  </w:style>
  <w:style w:type="character" w:customStyle="1" w:styleId="ZwischenberschriftohneAbstandZchn">
    <w:name w:val="Zwischenüberschrift ohne Abstand Zchn"/>
    <w:basedOn w:val="DefaultParagraphFont"/>
    <w:link w:val="ZwischenberschriftohneAbstand"/>
    <w:rsid w:val="0030370B"/>
    <w:rPr>
      <w:rFonts w:ascii="Arial" w:hAnsi="Arial"/>
      <w:lang w:eastAsia="en-US"/>
    </w:rPr>
  </w:style>
  <w:style w:type="character" w:customStyle="1" w:styleId="ZwischenberschriftmitAbstandZchn">
    <w:name w:val="Zwischenüberschrift mit Abstand Zchn"/>
    <w:basedOn w:val="DefaultParagraphFont"/>
    <w:link w:val="ZwischenberschriftmitAbstand"/>
    <w:rsid w:val="00B70158"/>
    <w:rPr>
      <w:rFonts w:ascii="Arial" w:hAnsi="Arial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C5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59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5936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936"/>
    <w:rPr>
      <w:rFonts w:ascii="Arial" w:hAnsi="Arial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271C9"/>
    <w:pPr>
      <w:spacing w:after="0" w:line="240" w:lineRule="auto"/>
    </w:pPr>
    <w:rPr>
      <w:rFonts w:ascii="Arial" w:hAnsi="Arial"/>
      <w:lang w:eastAsia="en-US"/>
    </w:rPr>
  </w:style>
  <w:style w:type="paragraph" w:customStyle="1" w:styleId="Default">
    <w:name w:val="Default"/>
    <w:rsid w:val="00354A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C0D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0D27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5C0D27"/>
  </w:style>
  <w:style w:type="paragraph" w:styleId="NormalWeb">
    <w:name w:val="Normal (Web)"/>
    <w:basedOn w:val="Normal"/>
    <w:uiPriority w:val="99"/>
    <w:semiHidden/>
    <w:unhideWhenUsed/>
    <w:rsid w:val="005C0D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3F7170"/>
    <w:rPr>
      <w:color w:val="808080"/>
    </w:rPr>
  </w:style>
  <w:style w:type="character" w:customStyle="1" w:styleId="ui-provider">
    <w:name w:val="ui-provider"/>
    <w:basedOn w:val="DefaultParagraphFont"/>
    <w:rsid w:val="005835D8"/>
  </w:style>
  <w:style w:type="character" w:customStyle="1" w:styleId="Heading6Char">
    <w:name w:val="Heading 6 Char"/>
    <w:basedOn w:val="DefaultParagraphFont"/>
    <w:link w:val="Heading6"/>
    <w:uiPriority w:val="9"/>
    <w:semiHidden/>
    <w:rsid w:val="00902006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006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0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0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Standard1">
    <w:name w:val="Standard 1"/>
    <w:basedOn w:val="Normal"/>
    <w:link w:val="Standard1Zchn"/>
    <w:qFormat/>
    <w:rsid w:val="0075144B"/>
    <w:pPr>
      <w:spacing w:before="240"/>
    </w:pPr>
    <w:rPr>
      <w:lang w:val="de-DE"/>
    </w:rPr>
  </w:style>
  <w:style w:type="character" w:customStyle="1" w:styleId="Standard1Zchn">
    <w:name w:val="Standard 1 Zchn"/>
    <w:basedOn w:val="DefaultParagraphFont"/>
    <w:link w:val="Standard1"/>
    <w:rsid w:val="0075144B"/>
    <w:rPr>
      <w:rFonts w:ascii="Arial" w:hAnsi="Arial"/>
      <w:lang w:val="de-DE" w:eastAsia="en-US"/>
    </w:rPr>
  </w:style>
  <w:style w:type="paragraph" w:customStyle="1" w:styleId="Aufzhlung">
    <w:name w:val="Aufzählung"/>
    <w:basedOn w:val="ListParagraph"/>
    <w:link w:val="AufzhlungZchn"/>
    <w:qFormat/>
    <w:rsid w:val="0075144B"/>
    <w:pPr>
      <w:numPr>
        <w:ilvl w:val="1"/>
        <w:numId w:val="1"/>
      </w:numPr>
      <w:spacing w:after="0"/>
    </w:pPr>
    <w:rPr>
      <w:lang w:val="de-DE"/>
    </w:rPr>
  </w:style>
  <w:style w:type="character" w:customStyle="1" w:styleId="ListParagraphChar">
    <w:name w:val="List Paragraph Char"/>
    <w:aliases w:val="Dot pt Char,No Spacing1 Char,List Paragraph Char Char Char Char,Indicator Text Char,List Paragraph1 Char,Numbered Para 1 Char,List Paragraph12 Char,Bullet Points Char,MAIN CONTENT Char,Bullet 1 Char,Colorful List - Accent 11 Char"/>
    <w:basedOn w:val="DefaultParagraphFont"/>
    <w:link w:val="ListParagraph"/>
    <w:uiPriority w:val="34"/>
    <w:qFormat/>
    <w:rsid w:val="0075144B"/>
    <w:rPr>
      <w:rFonts w:ascii="Arial" w:hAnsi="Arial"/>
      <w:lang w:eastAsia="en-US"/>
    </w:rPr>
  </w:style>
  <w:style w:type="character" w:customStyle="1" w:styleId="AufzhlungZchn">
    <w:name w:val="Aufzählung Zchn"/>
    <w:basedOn w:val="ListParagraphChar"/>
    <w:link w:val="Aufzhlung"/>
    <w:rsid w:val="0075144B"/>
    <w:rPr>
      <w:rFonts w:ascii="Arial" w:hAnsi="Arial"/>
      <w:lang w:val="de-D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84915"/>
    <w:rPr>
      <w:color w:val="605E5C"/>
      <w:shd w:val="clear" w:color="auto" w:fill="E1DFDD"/>
    </w:rPr>
  </w:style>
  <w:style w:type="paragraph" w:customStyle="1" w:styleId="paragraphe">
    <w:name w:val="paragraphe"/>
    <w:basedOn w:val="BodyTextIndent"/>
    <w:rsid w:val="00895C11"/>
    <w:pPr>
      <w:spacing w:before="60" w:after="60" w:line="360" w:lineRule="auto"/>
      <w:ind w:left="0" w:right="720"/>
      <w:jc w:val="both"/>
    </w:pPr>
    <w:rPr>
      <w:rFonts w:eastAsia="MS Mincho" w:cs="Arial"/>
      <w:b/>
      <w:snapToGrid w:val="0"/>
      <w:color w:val="000000"/>
      <w:sz w:val="24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C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C11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D62E70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004AF"/>
    <w:pPr>
      <w:overflowPunct w:val="0"/>
      <w:autoSpaceDE w:val="0"/>
      <w:autoSpaceDN w:val="0"/>
      <w:adjustRightInd w:val="0"/>
      <w:spacing w:after="0"/>
      <w:textAlignment w:val="baseline"/>
    </w:pPr>
    <w:rPr>
      <w:rFonts w:ascii="Palatino" w:eastAsia="Times New Roman" w:hAnsi="Palatino" w:cs="Times New Roman"/>
      <w:sz w:val="20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04AF"/>
    <w:rPr>
      <w:rFonts w:ascii="Palatino" w:eastAsia="Times New Roman" w:hAnsi="Palatino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E004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rrou_emi\OneDrive%20-%20Deutsche%20Gesellschaft%20f&#252;r%20Internationale%20Zusammenarbeit%20(GIZ)%20GmbH\00-OD_Documents\00-Mali\WE4R\Output4\ContratFormationProductricesAE\20260427_Documents\41-14-tor-vertraege-unter-eu-schwellenwert-fr%25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337C9-7FC6-451E-9FEE-0882208578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927B6-3CEC-491A-9AE8-9C2615320F0E}">
  <ds:schemaRefs>
    <ds:schemaRef ds:uri="http://schemas.microsoft.com/office/2006/metadata/properties"/>
    <ds:schemaRef ds:uri="http://schemas.microsoft.com/office/infopath/2007/PartnerControls"/>
    <ds:schemaRef ds:uri="8bc159c4-8ef0-4111-9b60-02265e7e779e"/>
  </ds:schemaRefs>
</ds:datastoreItem>
</file>

<file path=customXml/itemProps3.xml><?xml version="1.0" encoding="utf-8"?>
<ds:datastoreItem xmlns:ds="http://schemas.openxmlformats.org/officeDocument/2006/customXml" ds:itemID="{89C8B5B1-58AE-4C78-BB73-8DCD71773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68538B-3C7F-43A2-9E25-1E4BC09753EB}"/>
</file>

<file path=docProps/app.xml><?xml version="1.0" encoding="utf-8"?>
<Properties xmlns="http://schemas.openxmlformats.org/officeDocument/2006/extended-properties" xmlns:vt="http://schemas.openxmlformats.org/officeDocument/2006/docPropsVTypes">
  <Template>41-14-tor-vertraege-unter-eu-schwellenwert-fr%</Template>
  <TotalTime>0</TotalTime>
  <Pages>2</Pages>
  <Words>144</Words>
  <Characters>824</Characters>
  <Application>Microsoft Office Word</Application>
  <DocSecurity>0</DocSecurity>
  <Lines>6</Lines>
  <Paragraphs>1</Paragraphs>
  <ScaleCrop>false</ScaleCrop>
  <Company>GIZ GmbH</Company>
  <LinksUpToDate>false</LinksUpToDate>
  <CharactersWithSpaces>967</CharactersWithSpaces>
  <SharedDoc>false</SharedDoc>
  <HLinks>
    <vt:vector size="162" baseType="variant">
      <vt:variant>
        <vt:i4>393340</vt:i4>
      </vt:variant>
      <vt:variant>
        <vt:i4>162</vt:i4>
      </vt:variant>
      <vt:variant>
        <vt:i4>0</vt:i4>
      </vt:variant>
      <vt:variant>
        <vt:i4>5</vt:i4>
      </vt:variant>
      <vt:variant>
        <vt:lpwstr>https://allianz-entwicklung-klima.de/wp-content/uploads/2022/08/2208_Qualitaetsstandards.pdf</vt:lpwstr>
      </vt:variant>
      <vt:variant>
        <vt:lpwstr/>
      </vt:variant>
      <vt:variant>
        <vt:i4>131089</vt:i4>
      </vt:variant>
      <vt:variant>
        <vt:i4>159</vt:i4>
      </vt:variant>
      <vt:variant>
        <vt:i4>0</vt:i4>
      </vt:variant>
      <vt:variant>
        <vt:i4>5</vt:i4>
      </vt:variant>
      <vt:variant>
        <vt:lpwstr>https://allianz-entwicklung-klima.de/en/</vt:lpwstr>
      </vt:variant>
      <vt:variant>
        <vt:lpwstr/>
      </vt:variant>
      <vt:variant>
        <vt:i4>1179704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_Toc209771433</vt:lpwstr>
      </vt:variant>
      <vt:variant>
        <vt:i4>1179704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_Toc209771432</vt:lpwstr>
      </vt:variant>
      <vt:variant>
        <vt:i4>1179704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_Toc209771431</vt:lpwstr>
      </vt:variant>
      <vt:variant>
        <vt:i4>1179704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_Toc209771430</vt:lpwstr>
      </vt:variant>
      <vt:variant>
        <vt:i4>1245240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_Toc209771429</vt:lpwstr>
      </vt:variant>
      <vt:variant>
        <vt:i4>1245240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_Toc209771428</vt:lpwstr>
      </vt:variant>
      <vt:variant>
        <vt:i4>1245240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_Toc209771427</vt:lpwstr>
      </vt:variant>
      <vt:variant>
        <vt:i4>1245240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_Toc209771426</vt:lpwstr>
      </vt:variant>
      <vt:variant>
        <vt:i4>1245240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_Toc209771425</vt:lpwstr>
      </vt:variant>
      <vt:variant>
        <vt:i4>1245240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_Toc209771424</vt:lpwstr>
      </vt:variant>
      <vt:variant>
        <vt:i4>1245240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_Toc209771423</vt:lpwstr>
      </vt:variant>
      <vt:variant>
        <vt:i4>1245240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_Toc209771422</vt:lpwstr>
      </vt:variant>
      <vt:variant>
        <vt:i4>1245240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_Toc209771421</vt:lpwstr>
      </vt:variant>
      <vt:variant>
        <vt:i4>1245240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_Toc209771420</vt:lpwstr>
      </vt:variant>
      <vt:variant>
        <vt:i4>1048632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_Toc209771419</vt:lpwstr>
      </vt:variant>
      <vt:variant>
        <vt:i4>1048632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_Toc209771418</vt:lpwstr>
      </vt:variant>
      <vt:variant>
        <vt:i4>1048632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_Toc209771417</vt:lpwstr>
      </vt:variant>
      <vt:variant>
        <vt:i4>1048632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_Toc209771416</vt:lpwstr>
      </vt:variant>
      <vt:variant>
        <vt:i4>1048632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_Toc209771415</vt:lpwstr>
      </vt:variant>
      <vt:variant>
        <vt:i4>1048632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_Toc209771414</vt:lpwstr>
      </vt:variant>
      <vt:variant>
        <vt:i4>1048632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_Toc209771413</vt:lpwstr>
      </vt:variant>
      <vt:variant>
        <vt:i4>1048632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_Toc209771412</vt:lpwstr>
      </vt:variant>
      <vt:variant>
        <vt:i4>1048632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_Toc209771411</vt:lpwstr>
      </vt:variant>
      <vt:variant>
        <vt:i4>1048632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_Toc209771410</vt:lpwstr>
      </vt:variant>
      <vt:variant>
        <vt:i4>1114168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_Toc209771409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41-14-9, Leistungsbeschreibung (ToR) für die Beschaffung von Dienstleistungen unterhalb des EU Schwellenwertes, deutsch, Stand Januar 2026</dc:title>
  <dc:subject/>
  <dc:creator>Perrousset, Emilie GIZ ML</dc:creator>
  <cp:keywords/>
  <cp:lastModifiedBy>Sow, Lalla Aicha GIZ ML</cp:lastModifiedBy>
  <cp:revision>3</cp:revision>
  <cp:lastPrinted>2026-07-06T16:25:00Z</cp:lastPrinted>
  <dcterms:created xsi:type="dcterms:W3CDTF">2026-07-06T16:26:00Z</dcterms:created>
  <dcterms:modified xsi:type="dcterms:W3CDTF">2026-07-06T16:27:00Z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